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4FA5A" w14:textId="5CE187D1" w:rsidR="00AC1EF4" w:rsidRPr="007472F3" w:rsidRDefault="00AC1EF4" w:rsidP="00AC1EF4">
      <w:pPr>
        <w:jc w:val="both"/>
        <w:rPr>
          <w:rFonts w:ascii="Arial Narrow" w:hAnsi="Arial Narrow" w:cs="Arial"/>
          <w:b/>
          <w:bCs/>
        </w:rPr>
      </w:pPr>
      <w:r w:rsidRPr="007472F3">
        <w:rPr>
          <w:rFonts w:ascii="Arial Narrow" w:hAnsi="Arial Narrow" w:cs="Arial"/>
          <w:b/>
          <w:bCs/>
        </w:rPr>
        <w:t>NAVODILA ZA ODDAJO VLOG</w:t>
      </w:r>
    </w:p>
    <w:p w14:paraId="53243CE8" w14:textId="77777777" w:rsidR="00AC1EF4" w:rsidRPr="007472F3" w:rsidRDefault="00AC1EF4" w:rsidP="00AC1EF4">
      <w:pPr>
        <w:jc w:val="both"/>
        <w:rPr>
          <w:rFonts w:ascii="Arial Narrow" w:hAnsi="Arial Narrow" w:cs="Arial"/>
        </w:rPr>
      </w:pPr>
    </w:p>
    <w:p w14:paraId="72D53EC9" w14:textId="0F3C1187" w:rsidR="00AC1EF4" w:rsidRPr="007472F3" w:rsidRDefault="00AC1EF4" w:rsidP="00AC1EF4">
      <w:pPr>
        <w:jc w:val="both"/>
        <w:rPr>
          <w:rFonts w:ascii="Arial Narrow" w:hAnsi="Arial Narrow" w:cs="Arial"/>
        </w:rPr>
      </w:pPr>
      <w:r w:rsidRPr="007472F3">
        <w:rPr>
          <w:rFonts w:ascii="Arial Narrow" w:hAnsi="Arial Narrow" w:cs="Arial"/>
        </w:rPr>
        <w:t xml:space="preserve">Za namen izvedbe javnega razpisa so v Proračunu Občine Podlehnik za leto 2026, na proračunski postavki </w:t>
      </w:r>
      <w:r w:rsidR="00184A18" w:rsidRPr="007472F3">
        <w:rPr>
          <w:rFonts w:ascii="Arial Narrow" w:hAnsi="Arial Narrow" w:cs="Arial"/>
        </w:rPr>
        <w:t xml:space="preserve">1502905 – Sofinanciranje odlaganja nevarnih odpadkov, </w:t>
      </w:r>
      <w:r w:rsidRPr="007472F3">
        <w:rPr>
          <w:rFonts w:ascii="Arial Narrow" w:hAnsi="Arial Narrow" w:cs="Arial"/>
        </w:rPr>
        <w:t xml:space="preserve">zagotovljena sredstva v višini </w:t>
      </w:r>
      <w:r w:rsidR="00184A18" w:rsidRPr="007472F3">
        <w:rPr>
          <w:rFonts w:ascii="Arial Narrow" w:hAnsi="Arial Narrow" w:cs="Arial"/>
        </w:rPr>
        <w:t>5.000</w:t>
      </w:r>
      <w:r w:rsidRPr="007472F3">
        <w:rPr>
          <w:rFonts w:ascii="Arial Narrow" w:hAnsi="Arial Narrow" w:cs="Arial"/>
        </w:rPr>
        <w:t xml:space="preserve"> EUR.</w:t>
      </w:r>
    </w:p>
    <w:p w14:paraId="79D69B07" w14:textId="77777777" w:rsidR="00AC1EF4" w:rsidRPr="007472F3" w:rsidRDefault="00AC1EF4" w:rsidP="00AC1EF4">
      <w:pPr>
        <w:rPr>
          <w:rFonts w:ascii="Arial Narrow" w:hAnsi="Arial Narrow" w:cs="Arial"/>
          <w:b/>
        </w:rPr>
      </w:pPr>
    </w:p>
    <w:p w14:paraId="39065F0B" w14:textId="372F88DD" w:rsidR="00AC1EF4" w:rsidRPr="007472F3" w:rsidRDefault="00AC1EF4" w:rsidP="00AC1EF4">
      <w:pPr>
        <w:spacing w:line="252" w:lineRule="auto"/>
        <w:jc w:val="both"/>
        <w:rPr>
          <w:rFonts w:ascii="Arial Narrow" w:hAnsi="Arial Narrow" w:cs="Arial"/>
          <w:b/>
          <w:bCs/>
        </w:rPr>
      </w:pPr>
      <w:r w:rsidRPr="007472F3">
        <w:rPr>
          <w:rFonts w:ascii="Arial Narrow" w:hAnsi="Arial Narrow"/>
          <w:b/>
          <w:szCs w:val="22"/>
        </w:rPr>
        <w:t xml:space="preserve">Skrajni rok za oddajo vloge je: </w:t>
      </w:r>
      <w:r w:rsidR="00184A18" w:rsidRPr="007472F3">
        <w:rPr>
          <w:rFonts w:ascii="Arial Narrow" w:hAnsi="Arial Narrow" w:cs="Arial"/>
          <w:b/>
          <w:bCs/>
        </w:rPr>
        <w:t>30. 11. 2026</w:t>
      </w:r>
    </w:p>
    <w:p w14:paraId="4478FA71" w14:textId="77777777" w:rsidR="00AC1EF4" w:rsidRPr="007472F3" w:rsidRDefault="00AC1EF4" w:rsidP="00AC1EF4">
      <w:pPr>
        <w:spacing w:line="252" w:lineRule="auto"/>
        <w:jc w:val="both"/>
        <w:rPr>
          <w:rFonts w:ascii="Arial Narrow" w:hAnsi="Arial Narrow" w:cs="Arial"/>
          <w:b/>
          <w:bCs/>
        </w:rPr>
      </w:pPr>
    </w:p>
    <w:p w14:paraId="702CABE5" w14:textId="3D57314A" w:rsidR="00AC1EF4" w:rsidRPr="007472F3" w:rsidRDefault="00AC1EF4" w:rsidP="00AC1EF4">
      <w:pPr>
        <w:jc w:val="both"/>
        <w:rPr>
          <w:rFonts w:ascii="Arial Narrow" w:hAnsi="Arial Narrow" w:cs="Arial"/>
        </w:rPr>
      </w:pPr>
      <w:r w:rsidRPr="007472F3">
        <w:rPr>
          <w:rFonts w:ascii="Arial Narrow" w:hAnsi="Arial Narrow" w:cs="Arial"/>
        </w:rPr>
        <w:t>Razpoložljiva sredstva se dodelijo prijavljenim upravičencem po vrstnem redu prispetja popolnih vlog do porabe sredstev.</w:t>
      </w:r>
    </w:p>
    <w:p w14:paraId="29DF385F" w14:textId="77777777" w:rsidR="00AC1EF4" w:rsidRPr="007472F3" w:rsidRDefault="00AC1EF4" w:rsidP="00AC1EF4">
      <w:pPr>
        <w:spacing w:line="252" w:lineRule="auto"/>
        <w:jc w:val="both"/>
        <w:rPr>
          <w:rFonts w:ascii="Arial Narrow" w:hAnsi="Arial Narrow"/>
          <w:szCs w:val="22"/>
        </w:rPr>
      </w:pPr>
    </w:p>
    <w:p w14:paraId="23C06326" w14:textId="4F8AB594" w:rsidR="00AC1EF4" w:rsidRPr="007472F3" w:rsidRDefault="00AC1EF4" w:rsidP="00AC1EF4">
      <w:pPr>
        <w:spacing w:line="252" w:lineRule="auto"/>
        <w:jc w:val="both"/>
        <w:rPr>
          <w:rFonts w:ascii="Arial Narrow" w:hAnsi="Arial Narrow"/>
          <w:bCs/>
          <w:szCs w:val="22"/>
        </w:rPr>
      </w:pPr>
      <w:r w:rsidRPr="007472F3">
        <w:rPr>
          <w:rFonts w:ascii="Arial Narrow" w:hAnsi="Arial Narrow"/>
          <w:szCs w:val="22"/>
        </w:rPr>
        <w:t xml:space="preserve">Upoštevane bodo vse pisne vloge na predpisanih obrazcih z vsemi zahtevanimi prilogami, ki bodo oddane do postavljenega roka v zaprti ovojnici in prispele na sedež občine do zgoraj navedenega roka. Ovojnica mora biti opremljena z naslovnico objavljeno na spletni strani Občine Podlehnik. </w:t>
      </w:r>
    </w:p>
    <w:p w14:paraId="26A86007" w14:textId="77777777" w:rsidR="00AC1EF4" w:rsidRPr="007472F3" w:rsidRDefault="00AC1EF4" w:rsidP="00AC1EF4">
      <w:pPr>
        <w:spacing w:line="252" w:lineRule="auto"/>
        <w:jc w:val="both"/>
        <w:rPr>
          <w:rFonts w:ascii="Arial Narrow" w:hAnsi="Arial Narrow" w:cs="Arial"/>
          <w:color w:val="000000"/>
          <w:sz w:val="18"/>
          <w:szCs w:val="18"/>
          <w:shd w:val="clear" w:color="auto" w:fill="FFFFFF"/>
        </w:rPr>
      </w:pPr>
    </w:p>
    <w:p w14:paraId="2478C15D" w14:textId="6DB2FDAD" w:rsidR="00AC1EF4" w:rsidRPr="007472F3" w:rsidRDefault="00AC1EF4" w:rsidP="00AC1EF4">
      <w:pPr>
        <w:spacing w:line="252" w:lineRule="auto"/>
        <w:jc w:val="both"/>
        <w:rPr>
          <w:rFonts w:ascii="Arial Narrow" w:hAnsi="Arial Narrow"/>
          <w:szCs w:val="22"/>
        </w:rPr>
      </w:pPr>
      <w:r w:rsidRPr="007472F3">
        <w:rPr>
          <w:rFonts w:ascii="Arial Narrow" w:hAnsi="Arial Narrow"/>
          <w:szCs w:val="22"/>
        </w:rPr>
        <w:t xml:space="preserve">Brezplačna razpisna dokumentacija je od dneva te objave do izteka prijavnega roka dosegljiva na spletni strani Občine Podlehnik </w:t>
      </w:r>
      <w:hyperlink r:id="rId8" w:history="1">
        <w:r w:rsidRPr="007472F3">
          <w:rPr>
            <w:rStyle w:val="Hiperpovezava"/>
            <w:rFonts w:ascii="Arial Narrow" w:hAnsi="Arial Narrow"/>
            <w:szCs w:val="22"/>
          </w:rPr>
          <w:t>https://www.podlehnik.si/</w:t>
        </w:r>
      </w:hyperlink>
      <w:r w:rsidRPr="007472F3">
        <w:rPr>
          <w:rFonts w:ascii="Arial Narrow" w:hAnsi="Arial Narrow"/>
          <w:szCs w:val="22"/>
        </w:rPr>
        <w:t xml:space="preserve"> ali pa jo v tem roku zainteresirani lahko dvignejo v tajništvu Občine Podlehnik, Podlehnik 9, 2286 Podlehnik, v času uradnih ur. </w:t>
      </w:r>
    </w:p>
    <w:p w14:paraId="479ED7F0" w14:textId="7A64C818" w:rsidR="00AC1EF4" w:rsidRPr="007472F3" w:rsidRDefault="00AC1EF4" w:rsidP="00AC1EF4">
      <w:pPr>
        <w:rPr>
          <w:rFonts w:ascii="Arial Narrow" w:hAnsi="Arial Narrow" w:cs="Arial"/>
          <w:sz w:val="20"/>
        </w:rPr>
      </w:pPr>
    </w:p>
    <w:p w14:paraId="33CEF325" w14:textId="77777777" w:rsidR="00AC1EF4" w:rsidRPr="007472F3" w:rsidRDefault="00AC1EF4" w:rsidP="00AC1EF4">
      <w:pPr>
        <w:pStyle w:val="p"/>
        <w:spacing w:before="0" w:after="0"/>
        <w:ind w:right="0"/>
        <w:rPr>
          <w:rFonts w:ascii="Arial Narrow" w:hAnsi="Arial Narrow"/>
          <w:sz w:val="24"/>
          <w:szCs w:val="24"/>
        </w:rPr>
      </w:pPr>
    </w:p>
    <w:p w14:paraId="741E741A" w14:textId="27BD4FE8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24AF39AB" w14:textId="71442C69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5F68A96F" w14:textId="4D38F9BD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DD1AF83" w14:textId="104704FE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0F9733EE" w14:textId="36AFF905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7F0FA34" w14:textId="12BB5803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382C2AA1" w14:textId="116C3D88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0081321F" w14:textId="776C8D13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A6D0C7D" w14:textId="6484DCB8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5814595B" w14:textId="1FB4E216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79521A4A" w14:textId="5DC780D7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49A6B0F7" w14:textId="1ADFCD0C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6CA0C9E" w14:textId="6052D945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5661E08" w14:textId="199AFD50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9F4A8D2" w14:textId="69FD7A6C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3C4E5DEC" w14:textId="2575F4A9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3937CDA3" w14:textId="2CD8C2AE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2B1463C" w14:textId="35E0280A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736CE2F8" w14:textId="334C2E0B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0C8F2FD8" w14:textId="6C2B2EC2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4FADB8A5" w14:textId="569168A2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2367EEC3" w14:textId="653F757F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4E8B6DFD" w14:textId="56076F7B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764CA316" w14:textId="75198849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F8E5E1D" w14:textId="43BD79A4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56F07333" w14:textId="61805792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3AC7966" w14:textId="5AB9ED1C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29CA27B6" w14:textId="4B62311B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1102B74C" w14:textId="303E93F6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BBF046E" w14:textId="1A19D56B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C1D1B3F" w14:textId="33AB34A0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4A0EB7F7" w14:textId="31B45067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6D7D58CE" w14:textId="77777777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4F590E11" w14:textId="77777777" w:rsidR="00AC1EF4" w:rsidRPr="007472F3" w:rsidRDefault="00AC1EF4" w:rsidP="00AC1EF4">
      <w:pPr>
        <w:pStyle w:val="Glava"/>
        <w:rPr>
          <w:rFonts w:ascii="Arial Narrow" w:hAnsi="Arial Narrow" w:cs="Arial"/>
          <w:color w:val="808080"/>
          <w:sz w:val="20"/>
        </w:rPr>
      </w:pPr>
    </w:p>
    <w:p w14:paraId="267D8F7F" w14:textId="77777777" w:rsidR="00AC1EF4" w:rsidRPr="007472F3" w:rsidRDefault="00AC1EF4" w:rsidP="00AC1EF4">
      <w:pPr>
        <w:pStyle w:val="Kazalovsebine1"/>
      </w:pPr>
      <w:bookmarkStart w:id="0" w:name="_Toc203789275"/>
      <w:bookmarkStart w:id="1" w:name="_Toc446404637"/>
      <w:r w:rsidRPr="007472F3">
        <w:t>V L O G A</w:t>
      </w:r>
      <w:bookmarkEnd w:id="0"/>
      <w:bookmarkEnd w:id="1"/>
    </w:p>
    <w:p w14:paraId="39F6D580" w14:textId="05008A2B" w:rsidR="00AC1EF4" w:rsidRPr="007472F3" w:rsidRDefault="00AC1EF4" w:rsidP="00AC1EF4">
      <w:pPr>
        <w:pStyle w:val="Kazalovsebine1"/>
      </w:pPr>
      <w:r w:rsidRPr="007472F3">
        <w:t>ZA DODELITEV SREDSTEV ZA RAVNANJE Z AZBEST</w:t>
      </w:r>
      <w:r w:rsidR="00CA63B8" w:rsidRPr="007472F3">
        <w:t xml:space="preserve">NIMI ODPADKI IN ODPADNO FOLIJO IZ KMETIJSKE DEJAVNOSTI </w:t>
      </w:r>
      <w:r w:rsidRPr="007472F3">
        <w:t>V OBČINI PODLEHNIK V LETU 2026</w:t>
      </w:r>
    </w:p>
    <w:p w14:paraId="4D696B96" w14:textId="77777777" w:rsidR="00AC1EF4" w:rsidRPr="007472F3" w:rsidRDefault="00AC1EF4" w:rsidP="00AC1EF4">
      <w:pPr>
        <w:ind w:firstLine="709"/>
        <w:rPr>
          <w:rFonts w:ascii="Arial Narrow" w:hAnsi="Arial Narrow" w:cs="Calibri"/>
          <w:sz w:val="20"/>
        </w:rPr>
      </w:pPr>
    </w:p>
    <w:p w14:paraId="60513C65" w14:textId="3DA963D0" w:rsidR="00AC1EF4" w:rsidRPr="007472F3" w:rsidRDefault="00AC1EF4" w:rsidP="008E7B7F">
      <w:pPr>
        <w:jc w:val="both"/>
        <w:rPr>
          <w:rFonts w:ascii="Arial Narrow" w:hAnsi="Arial Narrow" w:cs="Calibri"/>
          <w:b/>
          <w:bCs/>
          <w:sz w:val="22"/>
          <w:szCs w:val="22"/>
        </w:rPr>
      </w:pPr>
      <w:r w:rsidRPr="007472F3">
        <w:rPr>
          <w:rFonts w:ascii="Arial Narrow" w:hAnsi="Arial Narrow" w:cs="Calibri"/>
          <w:b/>
          <w:bCs/>
          <w:sz w:val="22"/>
          <w:szCs w:val="22"/>
        </w:rPr>
        <w:t xml:space="preserve">Podpisani vlagatelj se prijavljam na javni razpis za sofinanciranje </w:t>
      </w:r>
      <w:r w:rsidR="00CA63B8" w:rsidRPr="007472F3">
        <w:rPr>
          <w:rFonts w:ascii="Arial Narrow" w:hAnsi="Arial Narrow" w:cs="Calibri"/>
          <w:b/>
          <w:bCs/>
          <w:sz w:val="22"/>
          <w:szCs w:val="22"/>
        </w:rPr>
        <w:t xml:space="preserve">stroška </w:t>
      </w:r>
      <w:r w:rsidRPr="007472F3">
        <w:rPr>
          <w:rFonts w:ascii="Arial Narrow" w:hAnsi="Arial Narrow" w:cs="Calibri"/>
          <w:b/>
          <w:bCs/>
          <w:sz w:val="22"/>
          <w:szCs w:val="22"/>
        </w:rPr>
        <w:t>ravnanja z azbestnimi odpadki</w:t>
      </w:r>
      <w:r w:rsidR="00CA63B8" w:rsidRPr="007472F3">
        <w:rPr>
          <w:rFonts w:ascii="Arial Narrow" w:hAnsi="Arial Narrow" w:cs="Calibri"/>
          <w:b/>
          <w:bCs/>
          <w:sz w:val="22"/>
          <w:szCs w:val="22"/>
        </w:rPr>
        <w:t xml:space="preserve"> in odpadno folijo iz kmetijske dejavnosti</w:t>
      </w:r>
      <w:r w:rsidRPr="007472F3">
        <w:rPr>
          <w:rFonts w:ascii="Arial Narrow" w:hAnsi="Arial Narrow" w:cs="Calibri"/>
          <w:b/>
          <w:bCs/>
          <w:sz w:val="22"/>
          <w:szCs w:val="22"/>
        </w:rPr>
        <w:t xml:space="preserve"> v Občini </w:t>
      </w:r>
      <w:r w:rsidR="00CA63B8" w:rsidRPr="007472F3">
        <w:rPr>
          <w:rFonts w:ascii="Arial Narrow" w:hAnsi="Arial Narrow" w:cs="Calibri"/>
          <w:b/>
          <w:bCs/>
          <w:sz w:val="22"/>
          <w:szCs w:val="22"/>
        </w:rPr>
        <w:t>Podlehnik</w:t>
      </w:r>
      <w:r w:rsidRPr="007472F3">
        <w:rPr>
          <w:rFonts w:ascii="Arial Narrow" w:hAnsi="Arial Narrow" w:cs="Calibri"/>
          <w:b/>
          <w:bCs/>
          <w:sz w:val="22"/>
          <w:szCs w:val="22"/>
        </w:rPr>
        <w:t xml:space="preserve"> v letu 2026, ki je bil objavljen na spletni strani in oglasni deski Občine </w:t>
      </w:r>
      <w:r w:rsidR="00CA63B8" w:rsidRPr="007472F3">
        <w:rPr>
          <w:rFonts w:ascii="Arial Narrow" w:hAnsi="Arial Narrow" w:cs="Calibri"/>
          <w:b/>
          <w:bCs/>
          <w:sz w:val="22"/>
          <w:szCs w:val="22"/>
        </w:rPr>
        <w:t>Podlehnik</w:t>
      </w:r>
      <w:r w:rsidRPr="007472F3">
        <w:rPr>
          <w:rFonts w:ascii="Arial Narrow" w:hAnsi="Arial Narrow" w:cs="Calibri"/>
          <w:b/>
          <w:bCs/>
          <w:sz w:val="22"/>
          <w:szCs w:val="22"/>
        </w:rPr>
        <w:t xml:space="preserve">. </w:t>
      </w:r>
    </w:p>
    <w:p w14:paraId="2786E5E7" w14:textId="77777777" w:rsidR="00AC1EF4" w:rsidRPr="007472F3" w:rsidRDefault="00AC1EF4" w:rsidP="00AC1EF4">
      <w:pPr>
        <w:jc w:val="both"/>
        <w:rPr>
          <w:rFonts w:ascii="Arial Narrow" w:hAnsi="Arial Narrow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91919"/>
        <w:tblLook w:val="01E0" w:firstRow="1" w:lastRow="1" w:firstColumn="1" w:lastColumn="1" w:noHBand="0" w:noVBand="0"/>
      </w:tblPr>
      <w:tblGrid>
        <w:gridCol w:w="8491"/>
      </w:tblGrid>
      <w:tr w:rsidR="00AC1EF4" w:rsidRPr="007472F3" w14:paraId="01FE8CCD" w14:textId="77777777" w:rsidTr="004636F2">
        <w:trPr>
          <w:trHeight w:val="227"/>
        </w:trPr>
        <w:tc>
          <w:tcPr>
            <w:tcW w:w="9211" w:type="dxa"/>
            <w:shd w:val="clear" w:color="auto" w:fill="DEEAF6"/>
            <w:vAlign w:val="center"/>
          </w:tcPr>
          <w:p w14:paraId="7D2EA861" w14:textId="77887AFD" w:rsidR="00AC1EF4" w:rsidRPr="007472F3" w:rsidRDefault="00AC1EF4" w:rsidP="004636F2">
            <w:pPr>
              <w:pStyle w:val="Kazalovsebine1"/>
            </w:pPr>
            <w:r w:rsidRPr="007472F3">
              <w:t xml:space="preserve">VLAGATELJ </w:t>
            </w:r>
            <w:r w:rsidR="00EC26A0" w:rsidRPr="007472F3">
              <w:t>(AZBESTNI ODPADKI)</w:t>
            </w:r>
          </w:p>
        </w:tc>
      </w:tr>
    </w:tbl>
    <w:p w14:paraId="1D6C35D1" w14:textId="77777777" w:rsidR="00AC1EF4" w:rsidRPr="007472F3" w:rsidRDefault="00AC1EF4" w:rsidP="00AC1EF4">
      <w:pPr>
        <w:jc w:val="both"/>
        <w:rPr>
          <w:rFonts w:ascii="Arial Narrow" w:hAnsi="Arial Narrow" w:cs="Calibri"/>
          <w:sz w:val="16"/>
          <w:szCs w:val="16"/>
        </w:rPr>
      </w:pPr>
    </w:p>
    <w:tbl>
      <w:tblPr>
        <w:tblW w:w="8500" w:type="dxa"/>
        <w:tblLook w:val="01E0" w:firstRow="1" w:lastRow="1" w:firstColumn="1" w:lastColumn="1" w:noHBand="0" w:noVBand="0"/>
      </w:tblPr>
      <w:tblGrid>
        <w:gridCol w:w="2253"/>
        <w:gridCol w:w="6238"/>
        <w:gridCol w:w="9"/>
      </w:tblGrid>
      <w:tr w:rsidR="00AC1EF4" w:rsidRPr="007472F3" w14:paraId="18182294" w14:textId="77777777" w:rsidTr="003F3C9C">
        <w:trPr>
          <w:gridAfter w:val="1"/>
          <w:wAfter w:w="9" w:type="dxa"/>
          <w:trHeight w:val="51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9663F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bookmarkStart w:id="2" w:name="_Hlk224809058"/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6F22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AC1EF4" w:rsidRPr="007472F3" w14:paraId="7059B618" w14:textId="77777777" w:rsidTr="003F3C9C">
        <w:trPr>
          <w:trHeight w:hRule="exact" w:val="170"/>
        </w:trPr>
        <w:tc>
          <w:tcPr>
            <w:tcW w:w="8500" w:type="dxa"/>
            <w:gridSpan w:val="3"/>
            <w:shd w:val="clear" w:color="auto" w:fill="FFFFFF"/>
          </w:tcPr>
          <w:p w14:paraId="70F33638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  <w:p w14:paraId="3D73F3DC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  <w:p w14:paraId="245F1FF5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AC1EF4" w:rsidRPr="007472F3" w14:paraId="53219E31" w14:textId="77777777" w:rsidTr="003F3C9C">
        <w:trPr>
          <w:gridAfter w:val="1"/>
          <w:wAfter w:w="9" w:type="dxa"/>
          <w:trHeight w:val="52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BAA7C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Naslov stalnega prebivališča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22F4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AC1EF4" w:rsidRPr="007472F3" w14:paraId="699E4251" w14:textId="77777777" w:rsidTr="003F3C9C">
        <w:trPr>
          <w:trHeight w:hRule="exact" w:val="90"/>
        </w:trPr>
        <w:tc>
          <w:tcPr>
            <w:tcW w:w="8500" w:type="dxa"/>
            <w:gridSpan w:val="3"/>
            <w:shd w:val="clear" w:color="auto" w:fill="FFFFFF"/>
          </w:tcPr>
          <w:p w14:paraId="4BBE9671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AC1EF4" w:rsidRPr="007472F3" w14:paraId="2EC54E8F" w14:textId="77777777" w:rsidTr="003F3C9C">
        <w:trPr>
          <w:trHeight w:hRule="exact" w:val="170"/>
        </w:trPr>
        <w:tc>
          <w:tcPr>
            <w:tcW w:w="8500" w:type="dxa"/>
            <w:gridSpan w:val="3"/>
            <w:shd w:val="clear" w:color="auto" w:fill="FFFFFF"/>
          </w:tcPr>
          <w:p w14:paraId="77631263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AC1EF4" w:rsidRPr="007472F3" w14:paraId="338D14CA" w14:textId="77777777" w:rsidTr="003F3C9C">
        <w:trPr>
          <w:trHeight w:val="584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2C2CC" w14:textId="77777777" w:rsidR="00AC1EF4" w:rsidRPr="007472F3" w:rsidRDefault="00CA63B8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Elektronski naslov:</w:t>
            </w:r>
          </w:p>
          <w:p w14:paraId="6263A1AF" w14:textId="33BFBA81" w:rsidR="00CA63B8" w:rsidRPr="007472F3" w:rsidRDefault="00CA63B8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9955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CA63B8" w:rsidRPr="007472F3" w14:paraId="70D3DD19" w14:textId="77777777" w:rsidTr="003F3C9C">
        <w:trPr>
          <w:trHeight w:val="397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C64CA" w14:textId="59A3DD62" w:rsidR="00CA63B8" w:rsidRPr="007472F3" w:rsidRDefault="00CA63B8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Soglasje za </w:t>
            </w:r>
            <w:r w:rsidR="003F3C9C"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vročanje</w:t>
            </w: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r w:rsidR="00EC26A0"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pošte</w:t>
            </w:r>
            <w:r w:rsidR="003F3C9C"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po ZUP</w:t>
            </w:r>
            <w:r w:rsidR="00EC26A0"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na elektronski naslov</w:t>
            </w: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9BFC" w14:textId="03263C72" w:rsidR="00CA63B8" w:rsidRPr="007472F3" w:rsidRDefault="00184A18" w:rsidP="004636F2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sz w:val="18"/>
                <w:szCs w:val="18"/>
              </w:rPr>
              <w:t xml:space="preserve">           </w:t>
            </w:r>
            <w:r w:rsidR="003F3C9C" w:rsidRPr="007472F3">
              <w:rPr>
                <w:rFonts w:ascii="Arial Narrow" w:hAnsi="Arial Narrow" w:cs="Calibri"/>
                <w:sz w:val="18"/>
                <w:szCs w:val="18"/>
              </w:rPr>
              <w:t xml:space="preserve">                              </w:t>
            </w:r>
            <w:r w:rsidRPr="007472F3">
              <w:rPr>
                <w:rFonts w:ascii="Arial Narrow" w:hAnsi="Arial Narrow" w:cs="Calibri"/>
                <w:sz w:val="18"/>
                <w:szCs w:val="18"/>
              </w:rPr>
              <w:t xml:space="preserve">  DA                                     NE</w:t>
            </w:r>
          </w:p>
        </w:tc>
      </w:tr>
      <w:tr w:rsidR="00AC1EF4" w:rsidRPr="007472F3" w14:paraId="6F1025CC" w14:textId="77777777" w:rsidTr="003F3C9C">
        <w:trPr>
          <w:trHeight w:hRule="exact" w:val="170"/>
        </w:trPr>
        <w:tc>
          <w:tcPr>
            <w:tcW w:w="8500" w:type="dxa"/>
            <w:gridSpan w:val="3"/>
            <w:shd w:val="clear" w:color="auto" w:fill="FFFFFF"/>
          </w:tcPr>
          <w:p w14:paraId="46636B17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AC1EF4" w:rsidRPr="007472F3" w14:paraId="280254B8" w14:textId="77777777" w:rsidTr="003F3C9C">
        <w:trPr>
          <w:trHeight w:val="53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6F825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9928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AC1EF4" w:rsidRPr="007472F3" w14:paraId="46DE796F" w14:textId="77777777" w:rsidTr="003F3C9C">
        <w:trPr>
          <w:trHeight w:hRule="exact" w:val="90"/>
        </w:trPr>
        <w:tc>
          <w:tcPr>
            <w:tcW w:w="8500" w:type="dxa"/>
            <w:gridSpan w:val="3"/>
            <w:shd w:val="clear" w:color="auto" w:fill="FFFFFF"/>
          </w:tcPr>
          <w:p w14:paraId="7C78F1BA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bookmarkEnd w:id="2"/>
      <w:tr w:rsidR="00AC1EF4" w:rsidRPr="007472F3" w14:paraId="02FC09DC" w14:textId="77777777" w:rsidTr="003F3C9C">
        <w:trPr>
          <w:trHeight w:hRule="exact" w:val="170"/>
        </w:trPr>
        <w:tc>
          <w:tcPr>
            <w:tcW w:w="8500" w:type="dxa"/>
            <w:gridSpan w:val="3"/>
            <w:shd w:val="clear" w:color="auto" w:fill="FFFFFF"/>
          </w:tcPr>
          <w:p w14:paraId="5FE583BE" w14:textId="77777777" w:rsidR="00AC1EF4" w:rsidRPr="007472F3" w:rsidRDefault="00AC1EF4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</w:tbl>
    <w:p w14:paraId="5EEFD9FB" w14:textId="77777777" w:rsidR="00AC1EF4" w:rsidRPr="007472F3" w:rsidRDefault="00AC1EF4" w:rsidP="00AC1EF4">
      <w:pPr>
        <w:jc w:val="both"/>
        <w:rPr>
          <w:rFonts w:ascii="Arial Narrow" w:hAnsi="Arial Narrow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91919"/>
        <w:tblLook w:val="01E0" w:firstRow="1" w:lastRow="1" w:firstColumn="1" w:lastColumn="1" w:noHBand="0" w:noVBand="0"/>
      </w:tblPr>
      <w:tblGrid>
        <w:gridCol w:w="8491"/>
      </w:tblGrid>
      <w:tr w:rsidR="00AC1EF4" w:rsidRPr="007472F3" w14:paraId="00621F09" w14:textId="77777777" w:rsidTr="004636F2">
        <w:trPr>
          <w:trHeight w:val="227"/>
        </w:trPr>
        <w:tc>
          <w:tcPr>
            <w:tcW w:w="9207" w:type="dxa"/>
            <w:shd w:val="clear" w:color="auto" w:fill="DEEAF6"/>
            <w:vAlign w:val="center"/>
          </w:tcPr>
          <w:p w14:paraId="328A5816" w14:textId="77777777" w:rsidR="00AC1EF4" w:rsidRPr="007472F3" w:rsidRDefault="00AC1EF4" w:rsidP="004636F2">
            <w:pPr>
              <w:pStyle w:val="Kazalovsebine1"/>
            </w:pPr>
            <w:r w:rsidRPr="007472F3">
              <w:t>OSNOVNI PODATKI O OBJEKTU, KI JE PREDMET ODSTRANITVE AZBESTNE KRITINE</w:t>
            </w:r>
          </w:p>
        </w:tc>
      </w:tr>
    </w:tbl>
    <w:p w14:paraId="4F4D43FB" w14:textId="77777777" w:rsidR="00AC1EF4" w:rsidRPr="007472F3" w:rsidRDefault="00AC1EF4" w:rsidP="00AC1EF4">
      <w:pPr>
        <w:jc w:val="both"/>
        <w:rPr>
          <w:rFonts w:ascii="Arial Narrow" w:hAnsi="Arial Narrow" w:cs="Arial"/>
          <w:sz w:val="20"/>
        </w:rPr>
      </w:pPr>
    </w:p>
    <w:tbl>
      <w:tblPr>
        <w:tblW w:w="8359" w:type="dxa"/>
        <w:tblLook w:val="01E0" w:firstRow="1" w:lastRow="1" w:firstColumn="1" w:lastColumn="1" w:noHBand="0" w:noVBand="0"/>
      </w:tblPr>
      <w:tblGrid>
        <w:gridCol w:w="1466"/>
        <w:gridCol w:w="2114"/>
        <w:gridCol w:w="1916"/>
        <w:gridCol w:w="2863"/>
      </w:tblGrid>
      <w:tr w:rsidR="00AC1EF4" w:rsidRPr="007472F3" w14:paraId="73C4B9AA" w14:textId="77777777" w:rsidTr="00245D31">
        <w:trPr>
          <w:trHeight w:val="397"/>
        </w:trPr>
        <w:tc>
          <w:tcPr>
            <w:tcW w:w="8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5D85D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7472F3">
              <w:rPr>
                <w:rFonts w:ascii="Arial Narrow" w:hAnsi="Arial Narrow" w:cs="Arial"/>
                <w:b/>
                <w:sz w:val="20"/>
              </w:rPr>
              <w:t>Lokacija objekta</w:t>
            </w:r>
          </w:p>
          <w:p w14:paraId="46BA4A64" w14:textId="77777777" w:rsidR="00AC1EF4" w:rsidRPr="007472F3" w:rsidRDefault="00AC1EF4" w:rsidP="004636F2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AC1EF4" w:rsidRPr="007472F3" w14:paraId="5A53703C" w14:textId="77777777" w:rsidTr="00245D3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98B4" w14:textId="77777777" w:rsidR="00AC1EF4" w:rsidRPr="007472F3" w:rsidRDefault="00AC1EF4" w:rsidP="004636F2">
            <w:pPr>
              <w:rPr>
                <w:rFonts w:ascii="Arial Narrow" w:hAnsi="Arial Narrow" w:cs="Arial"/>
                <w:b/>
                <w:bCs/>
                <w:sz w:val="20"/>
              </w:rPr>
            </w:pPr>
            <w:r w:rsidRPr="007472F3">
              <w:rPr>
                <w:rFonts w:ascii="Arial Narrow" w:hAnsi="Arial Narrow" w:cs="Arial"/>
                <w:b/>
                <w:bCs/>
                <w:sz w:val="20"/>
              </w:rPr>
              <w:t>Občina</w:t>
            </w:r>
          </w:p>
        </w:tc>
        <w:tc>
          <w:tcPr>
            <w:tcW w:w="6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62B99" w14:textId="4FA3C0AA" w:rsidR="00AC1EF4" w:rsidRPr="007472F3" w:rsidRDefault="00EC26A0" w:rsidP="004636F2">
            <w:pPr>
              <w:rPr>
                <w:rFonts w:ascii="Arial Narrow" w:hAnsi="Arial Narrow" w:cs="Arial"/>
                <w:sz w:val="20"/>
              </w:rPr>
            </w:pPr>
            <w:r w:rsidRPr="007472F3">
              <w:rPr>
                <w:rFonts w:ascii="Arial Narrow" w:hAnsi="Arial Narrow" w:cs="Arial"/>
                <w:sz w:val="20"/>
              </w:rPr>
              <w:t>Podlehnik</w:t>
            </w:r>
          </w:p>
        </w:tc>
      </w:tr>
      <w:tr w:rsidR="00AC1EF4" w:rsidRPr="007472F3" w14:paraId="746E9635" w14:textId="77777777" w:rsidTr="00245D31">
        <w:trPr>
          <w:trHeight w:val="2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59DF7" w14:textId="77777777" w:rsidR="00AC1EF4" w:rsidRPr="007472F3" w:rsidRDefault="00AC1EF4" w:rsidP="004636F2">
            <w:pPr>
              <w:rPr>
                <w:rFonts w:ascii="Arial Narrow" w:hAnsi="Arial Narrow" w:cs="Arial"/>
                <w:b/>
                <w:bCs/>
                <w:sz w:val="20"/>
              </w:rPr>
            </w:pPr>
            <w:r w:rsidRPr="007472F3">
              <w:rPr>
                <w:rFonts w:ascii="Arial Narrow" w:hAnsi="Arial Narrow" w:cs="Arial"/>
                <w:b/>
                <w:bCs/>
                <w:sz w:val="20"/>
              </w:rPr>
              <w:t>Kraj oz. naslov</w:t>
            </w:r>
          </w:p>
        </w:tc>
        <w:tc>
          <w:tcPr>
            <w:tcW w:w="6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E359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14:paraId="6CE3A645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  <w:tr w:rsidR="00AC1EF4" w:rsidRPr="007472F3" w14:paraId="37DD8773" w14:textId="77777777" w:rsidTr="00245D31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53E2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Številka parcele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FDCD9" w14:textId="77777777" w:rsidR="00AC1EF4" w:rsidRPr="007472F3" w:rsidRDefault="00AC1EF4" w:rsidP="004636F2">
            <w:pPr>
              <w:rPr>
                <w:rFonts w:ascii="Arial Narrow" w:hAnsi="Arial Narrow" w:cs="Calibri"/>
                <w:b/>
                <w:sz w:val="20"/>
              </w:rPr>
            </w:pPr>
          </w:p>
          <w:p w14:paraId="46F818D8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Katastrska občina</w:t>
            </w:r>
          </w:p>
          <w:p w14:paraId="36DDF029" w14:textId="77777777" w:rsidR="00AC1EF4" w:rsidRPr="007472F3" w:rsidRDefault="00AC1EF4" w:rsidP="004636F2">
            <w:pPr>
              <w:rPr>
                <w:rFonts w:ascii="Arial Narrow" w:hAnsi="Arial Narrow" w:cs="Calibri"/>
                <w:b/>
                <w:sz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32FA1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Številka stavbe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7326B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  <w:p w14:paraId="49360152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 xml:space="preserve">Lastnik / solastnik </w:t>
            </w:r>
          </w:p>
        </w:tc>
      </w:tr>
      <w:tr w:rsidR="00AC1EF4" w:rsidRPr="007472F3" w14:paraId="4AAA0E8B" w14:textId="77777777" w:rsidTr="00245D31">
        <w:trPr>
          <w:trHeight w:val="4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664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C57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933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B8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AC1EF4" w:rsidRPr="007472F3" w14:paraId="5BB4ED52" w14:textId="77777777" w:rsidTr="00245D31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605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E19E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15B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A6D" w14:textId="77777777" w:rsidR="00AC1EF4" w:rsidRPr="007472F3" w:rsidRDefault="00AC1EF4" w:rsidP="004636F2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14:paraId="470145B2" w14:textId="77777777" w:rsidR="00AC1EF4" w:rsidRPr="007472F3" w:rsidRDefault="00AC1EF4" w:rsidP="00AC1EF4">
      <w:pPr>
        <w:jc w:val="both"/>
        <w:rPr>
          <w:rFonts w:ascii="Arial Narrow" w:hAnsi="Arial Narrow" w:cs="Arial"/>
          <w:sz w:val="10"/>
        </w:rPr>
      </w:pPr>
    </w:p>
    <w:p w14:paraId="16DB8E84" w14:textId="77777777" w:rsidR="00AC1EF4" w:rsidRPr="007472F3" w:rsidRDefault="00AC1EF4" w:rsidP="00AC1EF4">
      <w:pPr>
        <w:jc w:val="both"/>
        <w:rPr>
          <w:rFonts w:ascii="Arial Narrow" w:hAnsi="Arial Narrow" w:cs="Arial"/>
          <w:sz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73"/>
        <w:gridCol w:w="4118"/>
      </w:tblGrid>
      <w:tr w:rsidR="00AC1EF4" w:rsidRPr="007472F3" w14:paraId="44561B48" w14:textId="77777777" w:rsidTr="004636F2">
        <w:trPr>
          <w:trHeight w:val="397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7110D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Terminski plan izvedbe odstranitve azbestne kritine</w:t>
            </w:r>
          </w:p>
        </w:tc>
      </w:tr>
      <w:tr w:rsidR="00AC1EF4" w:rsidRPr="007472F3" w14:paraId="3E7C3296" w14:textId="77777777" w:rsidTr="004636F2">
        <w:trPr>
          <w:trHeight w:val="39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160DD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Začetek izvajanja</w:t>
            </w:r>
          </w:p>
          <w:p w14:paraId="50CDD19B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F008D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Konec izvajanja</w:t>
            </w:r>
          </w:p>
          <w:p w14:paraId="25F4E183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szCs w:val="22"/>
              </w:rPr>
            </w:pPr>
          </w:p>
        </w:tc>
      </w:tr>
      <w:tr w:rsidR="00AC1EF4" w:rsidRPr="007472F3" w14:paraId="028AD25F" w14:textId="77777777" w:rsidTr="004636F2">
        <w:trPr>
          <w:trHeight w:val="41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6B9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szCs w:val="22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611" w14:textId="77777777" w:rsidR="00AC1EF4" w:rsidRPr="007472F3" w:rsidRDefault="00AC1EF4" w:rsidP="004636F2">
            <w:pPr>
              <w:jc w:val="center"/>
              <w:rPr>
                <w:rFonts w:ascii="Arial Narrow" w:hAnsi="Arial Narrow" w:cs="Calibri"/>
                <w:szCs w:val="22"/>
              </w:rPr>
            </w:pPr>
          </w:p>
        </w:tc>
      </w:tr>
    </w:tbl>
    <w:p w14:paraId="22B531F9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1C4ADE6D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1"/>
      </w:tblGrid>
      <w:tr w:rsidR="00AC1EF4" w:rsidRPr="007472F3" w14:paraId="6318F824" w14:textId="77777777" w:rsidTr="004636F2">
        <w:trPr>
          <w:trHeight w:val="397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F43B238" w14:textId="2834BB90" w:rsidR="00AC1EF4" w:rsidRPr="007472F3" w:rsidRDefault="00AC1EF4" w:rsidP="004636F2">
            <w:pPr>
              <w:jc w:val="center"/>
              <w:rPr>
                <w:rFonts w:ascii="Arial Narrow" w:hAnsi="Arial Narrow" w:cs="Calibri"/>
                <w:b/>
                <w:bCs/>
                <w:szCs w:val="24"/>
              </w:rPr>
            </w:pPr>
            <w:r w:rsidRPr="007472F3">
              <w:rPr>
                <w:rFonts w:ascii="Arial Narrow" w:hAnsi="Arial Narrow"/>
                <w:b/>
                <w:bCs/>
                <w:szCs w:val="24"/>
              </w:rPr>
              <w:t>O</w:t>
            </w:r>
            <w:r w:rsidR="008E7B7F" w:rsidRPr="007472F3">
              <w:rPr>
                <w:rFonts w:ascii="Arial Narrow" w:hAnsi="Arial Narrow"/>
                <w:b/>
                <w:bCs/>
                <w:szCs w:val="24"/>
              </w:rPr>
              <w:t>DDANA</w:t>
            </w:r>
            <w:r w:rsidRPr="007472F3">
              <w:rPr>
                <w:rFonts w:ascii="Arial Narrow" w:hAnsi="Arial Narrow"/>
                <w:b/>
                <w:bCs/>
                <w:szCs w:val="24"/>
              </w:rPr>
              <w:t xml:space="preserve"> KOLIČINA</w:t>
            </w:r>
          </w:p>
        </w:tc>
      </w:tr>
      <w:tr w:rsidR="00AC1EF4" w:rsidRPr="007472F3" w14:paraId="6E74A77C" w14:textId="77777777" w:rsidTr="004636F2">
        <w:trPr>
          <w:trHeight w:val="397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6933" w14:textId="722265ED" w:rsidR="00AC1EF4" w:rsidRPr="007472F3" w:rsidRDefault="00AC1EF4" w:rsidP="004636F2">
            <w:pPr>
              <w:rPr>
                <w:rFonts w:ascii="Arial Narrow" w:hAnsi="Arial Narrow"/>
                <w:b/>
                <w:bCs/>
                <w:sz w:val="20"/>
              </w:rPr>
            </w:pPr>
            <w:r w:rsidRPr="007472F3">
              <w:rPr>
                <w:rFonts w:ascii="Arial Narrow" w:hAnsi="Arial Narrow"/>
                <w:b/>
                <w:bCs/>
                <w:sz w:val="20"/>
              </w:rPr>
              <w:t xml:space="preserve">Površina strehe katere kritina se </w:t>
            </w:r>
            <w:r w:rsidR="008E7B7F" w:rsidRPr="007472F3">
              <w:rPr>
                <w:rFonts w:ascii="Arial Narrow" w:hAnsi="Arial Narrow"/>
                <w:b/>
                <w:bCs/>
                <w:sz w:val="20"/>
              </w:rPr>
              <w:t xml:space="preserve">je </w:t>
            </w:r>
            <w:r w:rsidRPr="007472F3">
              <w:rPr>
                <w:rFonts w:ascii="Arial Narrow" w:hAnsi="Arial Narrow"/>
                <w:b/>
                <w:bCs/>
                <w:sz w:val="20"/>
              </w:rPr>
              <w:t>zamenjala (v m</w:t>
            </w:r>
            <w:r w:rsidRPr="007472F3">
              <w:rPr>
                <w:rFonts w:ascii="Segoe UI" w:hAnsi="Segoe UI" w:cs="Segoe UI"/>
                <w:b/>
                <w:bCs/>
                <w:sz w:val="20"/>
              </w:rPr>
              <w:t>²</w:t>
            </w:r>
            <w:r w:rsidRPr="007472F3">
              <w:rPr>
                <w:rFonts w:ascii="Arial Narrow" w:hAnsi="Arial Narrow"/>
                <w:b/>
                <w:bCs/>
                <w:sz w:val="20"/>
              </w:rPr>
              <w:t>):</w:t>
            </w:r>
          </w:p>
        </w:tc>
      </w:tr>
      <w:tr w:rsidR="00AC1EF4" w:rsidRPr="007472F3" w14:paraId="1647F7BE" w14:textId="77777777" w:rsidTr="004636F2">
        <w:trPr>
          <w:trHeight w:val="397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A37B6" w14:textId="2CAD1C5A" w:rsidR="00AC1EF4" w:rsidRPr="007472F3" w:rsidRDefault="00AC1EF4" w:rsidP="004636F2">
            <w:pPr>
              <w:rPr>
                <w:rFonts w:ascii="Arial Narrow" w:hAnsi="Arial Narrow" w:cs="Calibri"/>
                <w:sz w:val="20"/>
              </w:rPr>
            </w:pPr>
            <w:r w:rsidRPr="007472F3">
              <w:rPr>
                <w:rFonts w:ascii="Arial Narrow" w:hAnsi="Arial Narrow"/>
                <w:b/>
                <w:bCs/>
                <w:sz w:val="20"/>
              </w:rPr>
              <w:t>Teža azbestne kritine (v kg):</w:t>
            </w:r>
          </w:p>
        </w:tc>
      </w:tr>
    </w:tbl>
    <w:p w14:paraId="61F7F775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4983AC07" w14:textId="27C9C638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br w:type="page"/>
      </w:r>
    </w:p>
    <w:p w14:paraId="5B6B7304" w14:textId="77777777" w:rsidR="00AC1EF4" w:rsidRPr="007472F3" w:rsidRDefault="00AC1EF4" w:rsidP="00AC1EF4">
      <w:pPr>
        <w:pStyle w:val="Kazalovsebine1"/>
      </w:pPr>
      <w:r w:rsidRPr="007472F3">
        <w:lastRenderedPageBreak/>
        <w:t>PRILOGE (priloženo obkrožiti)</w:t>
      </w:r>
    </w:p>
    <w:p w14:paraId="44283E90" w14:textId="77777777" w:rsidR="00AC1EF4" w:rsidRPr="007472F3" w:rsidRDefault="00AC1EF4" w:rsidP="00AC1EF4"/>
    <w:p w14:paraId="56F4F98C" w14:textId="77777777" w:rsidR="00AC1EF4" w:rsidRPr="007472F3" w:rsidRDefault="00AC1EF4" w:rsidP="00AC1EF4">
      <w:pPr>
        <w:rPr>
          <w:rFonts w:ascii="Arial Narrow" w:hAnsi="Arial Narrow" w:cs="Arial"/>
          <w:b/>
          <w:sz w:val="18"/>
          <w:szCs w:val="18"/>
        </w:rPr>
      </w:pPr>
    </w:p>
    <w:p w14:paraId="0F164488" w14:textId="77777777" w:rsidR="00AC1EF4" w:rsidRPr="007472F3" w:rsidRDefault="00AC1EF4" w:rsidP="00AC1EF4">
      <w:pPr>
        <w:rPr>
          <w:rFonts w:ascii="Arial Narrow" w:hAnsi="Arial Narrow" w:cs="Arial"/>
          <w:b/>
          <w:sz w:val="18"/>
          <w:szCs w:val="18"/>
        </w:rPr>
      </w:pPr>
    </w:p>
    <w:p w14:paraId="644FD29F" w14:textId="77777777" w:rsidR="00AC1EF4" w:rsidRPr="007472F3" w:rsidRDefault="00AC1EF4" w:rsidP="00AC1EF4">
      <w:pPr>
        <w:rPr>
          <w:rFonts w:ascii="Arial Narrow" w:hAnsi="Arial Narrow" w:cs="Arial"/>
          <w:b/>
          <w:szCs w:val="22"/>
        </w:rPr>
      </w:pPr>
      <w:r w:rsidRPr="007472F3">
        <w:rPr>
          <w:rFonts w:ascii="Arial Narrow" w:hAnsi="Arial Narrow" w:cs="Arial"/>
          <w:b/>
          <w:szCs w:val="22"/>
        </w:rPr>
        <w:t>PRILOGE K VLOGI:</w:t>
      </w:r>
    </w:p>
    <w:p w14:paraId="655006F6" w14:textId="77777777" w:rsidR="00AC1EF4" w:rsidRPr="007472F3" w:rsidRDefault="00AC1EF4" w:rsidP="00AC1EF4">
      <w:pPr>
        <w:numPr>
          <w:ilvl w:val="0"/>
          <w:numId w:val="28"/>
        </w:numPr>
        <w:jc w:val="both"/>
        <w:rPr>
          <w:rFonts w:ascii="Arial Narrow" w:hAnsi="Arial Narrow" w:cs="Arial"/>
          <w:szCs w:val="22"/>
        </w:rPr>
      </w:pPr>
      <w:r w:rsidRPr="007472F3">
        <w:rPr>
          <w:rFonts w:ascii="Arial Narrow" w:hAnsi="Arial Narrow" w:cs="Arial"/>
          <w:szCs w:val="22"/>
        </w:rPr>
        <w:t>izjava o strinjanju z razpisnimi pogoji in o resničnosti podatkov,</w:t>
      </w:r>
    </w:p>
    <w:p w14:paraId="77B3725F" w14:textId="3779A37C" w:rsidR="00AC1EF4" w:rsidRPr="007472F3" w:rsidRDefault="00AC1EF4" w:rsidP="00AC1EF4">
      <w:pPr>
        <w:pStyle w:val="Odstavekseznama"/>
        <w:numPr>
          <w:ilvl w:val="0"/>
          <w:numId w:val="28"/>
        </w:numPr>
        <w:rPr>
          <w:rFonts w:ascii="Arial Narrow" w:hAnsi="Arial Narrow"/>
          <w:sz w:val="22"/>
          <w:szCs w:val="22"/>
        </w:rPr>
      </w:pPr>
      <w:r w:rsidRPr="007472F3">
        <w:rPr>
          <w:rFonts w:ascii="Arial Narrow" w:hAnsi="Arial Narrow"/>
          <w:sz w:val="22"/>
          <w:szCs w:val="22"/>
        </w:rPr>
        <w:t>fotografija objekta pred zamenjavo kritine in po zamenjavi kritine</w:t>
      </w:r>
    </w:p>
    <w:p w14:paraId="508198B3" w14:textId="0EEF5E43" w:rsidR="002A5F37" w:rsidRPr="007472F3" w:rsidRDefault="003F3C9C" w:rsidP="00AC1EF4">
      <w:pPr>
        <w:pStyle w:val="Odstavekseznama"/>
        <w:numPr>
          <w:ilvl w:val="0"/>
          <w:numId w:val="28"/>
        </w:numPr>
        <w:rPr>
          <w:rFonts w:ascii="Arial Narrow" w:hAnsi="Arial Narrow"/>
          <w:sz w:val="22"/>
          <w:szCs w:val="22"/>
        </w:rPr>
      </w:pPr>
      <w:r w:rsidRPr="007472F3">
        <w:rPr>
          <w:rFonts w:ascii="Arial Narrow" w:hAnsi="Arial Narrow"/>
          <w:sz w:val="22"/>
          <w:szCs w:val="22"/>
        </w:rPr>
        <w:t>račun prevzemnika odpadkov</w:t>
      </w:r>
    </w:p>
    <w:p w14:paraId="3A379B2D" w14:textId="135DE5AC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1440A113" w14:textId="77777777" w:rsidR="00EC26A0" w:rsidRPr="007472F3" w:rsidRDefault="00EC26A0" w:rsidP="00AC1EF4">
      <w:pPr>
        <w:jc w:val="both"/>
        <w:rPr>
          <w:rFonts w:ascii="Arial Narrow" w:hAnsi="Arial Narrow" w:cs="Calibri"/>
          <w:szCs w:val="22"/>
        </w:rPr>
      </w:pPr>
    </w:p>
    <w:p w14:paraId="0248E026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40CBBA44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67DD4986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2F5A84E7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3EA968FC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042D67F0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5CF9143D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5A8A4EE3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V/na ______________, dne___________</w:t>
      </w:r>
    </w:p>
    <w:p w14:paraId="0701356E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546B8411" w14:textId="77777777" w:rsidR="00AC1EF4" w:rsidRPr="007472F3" w:rsidRDefault="00AC1EF4" w:rsidP="00AC1EF4">
      <w:pPr>
        <w:spacing w:line="480" w:lineRule="auto"/>
        <w:ind w:left="360"/>
        <w:jc w:val="right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____________________</w:t>
      </w:r>
    </w:p>
    <w:p w14:paraId="3BB6687A" w14:textId="77777777" w:rsidR="00AC1EF4" w:rsidRPr="007472F3" w:rsidRDefault="00AC1EF4" w:rsidP="00AC1EF4">
      <w:pPr>
        <w:jc w:val="right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(Podpis vlagatelja)</w:t>
      </w:r>
    </w:p>
    <w:p w14:paraId="5FD2E42A" w14:textId="77777777" w:rsidR="00AC1EF4" w:rsidRPr="007472F3" w:rsidRDefault="00AC1EF4" w:rsidP="00AC1EF4">
      <w:pPr>
        <w:jc w:val="right"/>
        <w:rPr>
          <w:rFonts w:ascii="Arial Narrow" w:hAnsi="Arial Narrow" w:cs="Calibri"/>
          <w:szCs w:val="22"/>
        </w:rPr>
      </w:pPr>
    </w:p>
    <w:p w14:paraId="388802EA" w14:textId="0D836204" w:rsidR="00AC1EF4" w:rsidRPr="007472F3" w:rsidRDefault="00AC1EF4" w:rsidP="00AC1EF4">
      <w:pPr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br w:type="page"/>
      </w:r>
    </w:p>
    <w:p w14:paraId="02557F3F" w14:textId="77777777" w:rsidR="00EC26A0" w:rsidRPr="007472F3" w:rsidRDefault="00EC26A0" w:rsidP="00EC26A0">
      <w:pPr>
        <w:pStyle w:val="Kazalovsebine1"/>
      </w:pPr>
      <w:r w:rsidRPr="007472F3">
        <w:lastRenderedPageBreak/>
        <w:t>V L O G A</w:t>
      </w:r>
    </w:p>
    <w:p w14:paraId="24FF57B3" w14:textId="77777777" w:rsidR="00EC26A0" w:rsidRPr="007472F3" w:rsidRDefault="00EC26A0" w:rsidP="00EC26A0">
      <w:pPr>
        <w:pStyle w:val="Kazalovsebine1"/>
      </w:pPr>
      <w:r w:rsidRPr="007472F3">
        <w:t>ZA DODELITEV SREDSTEV ZA RAVNANJE Z AZBESTNIMI ODPADKI IN ODPADNO FOLIJO IZ KMETIJSKE DEJAVNOSTI V OBČINI PODLEHNIK V LETU 2026</w:t>
      </w:r>
    </w:p>
    <w:p w14:paraId="72D43043" w14:textId="77777777" w:rsidR="00EC26A0" w:rsidRPr="007472F3" w:rsidRDefault="00EC26A0" w:rsidP="00EC26A0">
      <w:pPr>
        <w:ind w:firstLine="709"/>
        <w:rPr>
          <w:rFonts w:ascii="Arial Narrow" w:hAnsi="Arial Narrow" w:cs="Calibri"/>
          <w:sz w:val="20"/>
        </w:rPr>
      </w:pPr>
    </w:p>
    <w:p w14:paraId="514C810F" w14:textId="77777777" w:rsidR="00EC26A0" w:rsidRPr="007472F3" w:rsidRDefault="00EC26A0" w:rsidP="00EC26A0">
      <w:pPr>
        <w:rPr>
          <w:rFonts w:ascii="Arial Narrow" w:hAnsi="Arial Narrow" w:cs="Calibri"/>
          <w:b/>
          <w:bCs/>
          <w:sz w:val="22"/>
          <w:szCs w:val="22"/>
        </w:rPr>
      </w:pPr>
      <w:r w:rsidRPr="007472F3">
        <w:rPr>
          <w:rFonts w:ascii="Arial Narrow" w:hAnsi="Arial Narrow" w:cs="Calibri"/>
          <w:b/>
          <w:bCs/>
          <w:sz w:val="22"/>
          <w:szCs w:val="22"/>
        </w:rPr>
        <w:t xml:space="preserve">Podpisani vlagatelj se prijavljam na javni razpis za sofinanciranje stroška ravnanja z azbestnimi odpadki in odpadno folijo iz kmetijske dejavnosti v Občini Podlehnik v letu 2026, ki je bil objavljen na spletni strani in oglasni deski Občine Podlehnik. </w:t>
      </w:r>
    </w:p>
    <w:p w14:paraId="7F000D10" w14:textId="77777777" w:rsidR="00EC26A0" w:rsidRPr="007472F3" w:rsidRDefault="00EC26A0" w:rsidP="00EC26A0">
      <w:pPr>
        <w:jc w:val="both"/>
        <w:rPr>
          <w:rFonts w:ascii="Arial Narrow" w:hAnsi="Arial Narrow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91919"/>
        <w:tblLook w:val="01E0" w:firstRow="1" w:lastRow="1" w:firstColumn="1" w:lastColumn="1" w:noHBand="0" w:noVBand="0"/>
      </w:tblPr>
      <w:tblGrid>
        <w:gridCol w:w="8491"/>
      </w:tblGrid>
      <w:tr w:rsidR="00EC26A0" w:rsidRPr="007472F3" w14:paraId="2C754DE3" w14:textId="77777777" w:rsidTr="004636F2">
        <w:trPr>
          <w:trHeight w:val="227"/>
        </w:trPr>
        <w:tc>
          <w:tcPr>
            <w:tcW w:w="9211" w:type="dxa"/>
            <w:shd w:val="clear" w:color="auto" w:fill="DEEAF6"/>
            <w:vAlign w:val="center"/>
          </w:tcPr>
          <w:p w14:paraId="40021F3D" w14:textId="60F3C0CD" w:rsidR="00EC26A0" w:rsidRPr="007472F3" w:rsidRDefault="00EC26A0" w:rsidP="004636F2">
            <w:pPr>
              <w:pStyle w:val="Kazalovsebine1"/>
            </w:pPr>
            <w:r w:rsidRPr="007472F3">
              <w:t>VLAGATELJ (ODPADNA KMETIJSKA FOLIJA)</w:t>
            </w:r>
          </w:p>
        </w:tc>
      </w:tr>
    </w:tbl>
    <w:p w14:paraId="2B39D86E" w14:textId="77777777" w:rsidR="00EC26A0" w:rsidRPr="007472F3" w:rsidRDefault="00EC26A0" w:rsidP="00EC26A0">
      <w:pPr>
        <w:jc w:val="both"/>
        <w:rPr>
          <w:rFonts w:ascii="Arial Narrow" w:hAnsi="Arial Narrow" w:cs="Calibri"/>
          <w:sz w:val="16"/>
          <w:szCs w:val="16"/>
        </w:rPr>
      </w:pPr>
    </w:p>
    <w:tbl>
      <w:tblPr>
        <w:tblW w:w="8500" w:type="dxa"/>
        <w:tblInd w:w="5" w:type="dxa"/>
        <w:tblLook w:val="01E0" w:firstRow="1" w:lastRow="1" w:firstColumn="1" w:lastColumn="1" w:noHBand="0" w:noVBand="0"/>
      </w:tblPr>
      <w:tblGrid>
        <w:gridCol w:w="2253"/>
        <w:gridCol w:w="3668"/>
        <w:gridCol w:w="2570"/>
        <w:gridCol w:w="9"/>
      </w:tblGrid>
      <w:tr w:rsidR="00EC26A0" w:rsidRPr="007472F3" w14:paraId="182F993C" w14:textId="77777777" w:rsidTr="003F3C9C">
        <w:trPr>
          <w:gridAfter w:val="2"/>
          <w:wAfter w:w="2579" w:type="dxa"/>
          <w:trHeight w:hRule="exact" w:val="90"/>
        </w:trPr>
        <w:tc>
          <w:tcPr>
            <w:tcW w:w="5921" w:type="dxa"/>
            <w:gridSpan w:val="2"/>
            <w:shd w:val="clear" w:color="auto" w:fill="FFFFFF"/>
          </w:tcPr>
          <w:p w14:paraId="7794DAE0" w14:textId="77777777" w:rsidR="00EC26A0" w:rsidRPr="007472F3" w:rsidRDefault="00EC26A0" w:rsidP="004636F2">
            <w:pPr>
              <w:jc w:val="both"/>
              <w:rPr>
                <w:rFonts w:ascii="Arial Narrow" w:hAnsi="Arial Narrow" w:cs="Calibri"/>
              </w:rPr>
            </w:pPr>
          </w:p>
          <w:p w14:paraId="5367B64F" w14:textId="77777777" w:rsidR="003F3C9C" w:rsidRPr="007472F3" w:rsidRDefault="003F3C9C" w:rsidP="004636F2">
            <w:pPr>
              <w:jc w:val="both"/>
              <w:rPr>
                <w:rFonts w:ascii="Arial Narrow" w:hAnsi="Arial Narrow" w:cs="Calibri"/>
              </w:rPr>
            </w:pPr>
          </w:p>
          <w:p w14:paraId="7455FDB1" w14:textId="77777777" w:rsidR="003F3C9C" w:rsidRPr="007472F3" w:rsidRDefault="003F3C9C" w:rsidP="004636F2">
            <w:pPr>
              <w:jc w:val="both"/>
              <w:rPr>
                <w:rFonts w:ascii="Arial Narrow" w:hAnsi="Arial Narrow" w:cs="Calibri"/>
              </w:rPr>
            </w:pPr>
          </w:p>
          <w:p w14:paraId="3F4D6BDB" w14:textId="4CC9C9F8" w:rsidR="003F3C9C" w:rsidRPr="007472F3" w:rsidRDefault="003F3C9C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EC26A0" w:rsidRPr="007472F3" w14:paraId="76E56B4F" w14:textId="77777777" w:rsidTr="003F3C9C">
        <w:trPr>
          <w:gridAfter w:val="2"/>
          <w:wAfter w:w="2579" w:type="dxa"/>
          <w:trHeight w:hRule="exact" w:val="170"/>
        </w:trPr>
        <w:tc>
          <w:tcPr>
            <w:tcW w:w="5921" w:type="dxa"/>
            <w:gridSpan w:val="2"/>
            <w:shd w:val="clear" w:color="auto" w:fill="FFFFFF"/>
          </w:tcPr>
          <w:p w14:paraId="7516631E" w14:textId="77777777" w:rsidR="00EC26A0" w:rsidRPr="007472F3" w:rsidRDefault="00EC26A0" w:rsidP="004636F2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3F3C9C" w:rsidRPr="007472F3" w14:paraId="15188A61" w14:textId="77777777" w:rsidTr="003F3C9C">
        <w:trPr>
          <w:gridAfter w:val="1"/>
          <w:wAfter w:w="9" w:type="dxa"/>
          <w:trHeight w:val="51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C21DA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178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3F3C9C" w:rsidRPr="007472F3" w14:paraId="61CAA16E" w14:textId="77777777" w:rsidTr="003F3C9C">
        <w:trPr>
          <w:trHeight w:hRule="exact" w:val="170"/>
        </w:trPr>
        <w:tc>
          <w:tcPr>
            <w:tcW w:w="8500" w:type="dxa"/>
            <w:gridSpan w:val="4"/>
            <w:shd w:val="clear" w:color="auto" w:fill="FFFFFF"/>
          </w:tcPr>
          <w:p w14:paraId="69816049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  <w:p w14:paraId="2357C170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  <w:p w14:paraId="78A4B542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3F3C9C" w:rsidRPr="007472F3" w14:paraId="26772541" w14:textId="77777777" w:rsidTr="003F3C9C">
        <w:trPr>
          <w:gridAfter w:val="1"/>
          <w:wAfter w:w="9" w:type="dxa"/>
          <w:trHeight w:val="52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FEDED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Naslov stalnega prebivališča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6554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3F3C9C" w:rsidRPr="007472F3" w14:paraId="0D306EA4" w14:textId="77777777" w:rsidTr="003F3C9C">
        <w:trPr>
          <w:trHeight w:hRule="exact" w:val="90"/>
        </w:trPr>
        <w:tc>
          <w:tcPr>
            <w:tcW w:w="8500" w:type="dxa"/>
            <w:gridSpan w:val="4"/>
            <w:shd w:val="clear" w:color="auto" w:fill="FFFFFF"/>
          </w:tcPr>
          <w:p w14:paraId="43DCEB01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3F3C9C" w:rsidRPr="007472F3" w14:paraId="2F8DE62E" w14:textId="77777777" w:rsidTr="003F3C9C">
        <w:trPr>
          <w:trHeight w:hRule="exact" w:val="170"/>
        </w:trPr>
        <w:tc>
          <w:tcPr>
            <w:tcW w:w="8500" w:type="dxa"/>
            <w:gridSpan w:val="4"/>
            <w:shd w:val="clear" w:color="auto" w:fill="FFFFFF"/>
          </w:tcPr>
          <w:p w14:paraId="161144ED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3F3C9C" w:rsidRPr="007472F3" w14:paraId="33A01403" w14:textId="77777777" w:rsidTr="003F3C9C">
        <w:trPr>
          <w:trHeight w:val="584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44162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Elektronski naslov:</w:t>
            </w:r>
          </w:p>
          <w:p w14:paraId="110D422B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6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1EF2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3F3C9C" w:rsidRPr="007472F3" w14:paraId="4AFF125F" w14:textId="77777777" w:rsidTr="003F3C9C">
        <w:trPr>
          <w:trHeight w:val="397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C98B9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Soglasje za vročanje pošte po ZUP na elektronski naslov</w:t>
            </w:r>
          </w:p>
        </w:tc>
        <w:tc>
          <w:tcPr>
            <w:tcW w:w="6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BEB0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sz w:val="18"/>
                <w:szCs w:val="18"/>
              </w:rPr>
              <w:t xml:space="preserve">                                           DA                                     NE</w:t>
            </w:r>
          </w:p>
        </w:tc>
      </w:tr>
      <w:tr w:rsidR="003F3C9C" w:rsidRPr="007472F3" w14:paraId="181DE161" w14:textId="77777777" w:rsidTr="003F3C9C">
        <w:trPr>
          <w:trHeight w:hRule="exact" w:val="170"/>
        </w:trPr>
        <w:tc>
          <w:tcPr>
            <w:tcW w:w="8500" w:type="dxa"/>
            <w:gridSpan w:val="4"/>
            <w:shd w:val="clear" w:color="auto" w:fill="FFFFFF"/>
          </w:tcPr>
          <w:p w14:paraId="36709556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</w:tc>
      </w:tr>
      <w:tr w:rsidR="003F3C9C" w:rsidRPr="007472F3" w14:paraId="3CAFC2EF" w14:textId="77777777" w:rsidTr="003F3C9C">
        <w:trPr>
          <w:trHeight w:val="53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C179C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7472F3">
              <w:rPr>
                <w:rFonts w:ascii="Arial Narrow" w:hAnsi="Arial Narrow" w:cs="Calibri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6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9F8D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</w:p>
        </w:tc>
      </w:tr>
      <w:tr w:rsidR="003F3C9C" w:rsidRPr="007472F3" w14:paraId="58F37A54" w14:textId="77777777" w:rsidTr="003F3C9C">
        <w:trPr>
          <w:trHeight w:hRule="exact" w:val="90"/>
        </w:trPr>
        <w:tc>
          <w:tcPr>
            <w:tcW w:w="8500" w:type="dxa"/>
            <w:gridSpan w:val="4"/>
            <w:shd w:val="clear" w:color="auto" w:fill="FFFFFF"/>
          </w:tcPr>
          <w:p w14:paraId="3DD61514" w14:textId="77777777" w:rsidR="003F3C9C" w:rsidRPr="007472F3" w:rsidRDefault="003F3C9C" w:rsidP="000F7518">
            <w:pPr>
              <w:jc w:val="both"/>
              <w:rPr>
                <w:rFonts w:ascii="Arial Narrow" w:hAnsi="Arial Narrow" w:cs="Calibri"/>
              </w:rPr>
            </w:pPr>
          </w:p>
        </w:tc>
      </w:tr>
    </w:tbl>
    <w:p w14:paraId="7B87C4E1" w14:textId="77777777" w:rsidR="00EC26A0" w:rsidRPr="007472F3" w:rsidRDefault="00EC26A0" w:rsidP="00EC26A0">
      <w:pPr>
        <w:jc w:val="both"/>
        <w:rPr>
          <w:rFonts w:ascii="Arial Narrow" w:hAnsi="Arial Narrow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191919"/>
        <w:tblLook w:val="01E0" w:firstRow="1" w:lastRow="1" w:firstColumn="1" w:lastColumn="1" w:noHBand="0" w:noVBand="0"/>
      </w:tblPr>
      <w:tblGrid>
        <w:gridCol w:w="8491"/>
      </w:tblGrid>
      <w:tr w:rsidR="00EC26A0" w:rsidRPr="007472F3" w14:paraId="5F0DB4D1" w14:textId="77777777" w:rsidTr="004636F2">
        <w:trPr>
          <w:trHeight w:val="227"/>
        </w:trPr>
        <w:tc>
          <w:tcPr>
            <w:tcW w:w="9207" w:type="dxa"/>
            <w:shd w:val="clear" w:color="auto" w:fill="DEEAF6"/>
            <w:vAlign w:val="center"/>
          </w:tcPr>
          <w:p w14:paraId="2298E81F" w14:textId="6707FAA5" w:rsidR="00EC26A0" w:rsidRPr="007472F3" w:rsidRDefault="00EC26A0" w:rsidP="004636F2">
            <w:pPr>
              <w:pStyle w:val="Kazalovsebine1"/>
            </w:pPr>
            <w:r w:rsidRPr="007472F3">
              <w:t>OSNOVNI PODATKI O KMETIJSKEM GOSPODARSTVU</w:t>
            </w:r>
          </w:p>
        </w:tc>
      </w:tr>
    </w:tbl>
    <w:p w14:paraId="2BDEA1AD" w14:textId="77777777" w:rsidR="00EC26A0" w:rsidRPr="007472F3" w:rsidRDefault="00EC26A0" w:rsidP="00EC26A0">
      <w:pPr>
        <w:jc w:val="both"/>
        <w:rPr>
          <w:rFonts w:ascii="Arial Narrow" w:hAnsi="Arial Narrow" w:cs="Arial"/>
          <w:sz w:val="20"/>
        </w:rPr>
      </w:pPr>
    </w:p>
    <w:tbl>
      <w:tblPr>
        <w:tblW w:w="8500" w:type="dxa"/>
        <w:tblLook w:val="01E0" w:firstRow="1" w:lastRow="1" w:firstColumn="1" w:lastColumn="1" w:noHBand="0" w:noVBand="0"/>
      </w:tblPr>
      <w:tblGrid>
        <w:gridCol w:w="1375"/>
        <w:gridCol w:w="7125"/>
      </w:tblGrid>
      <w:tr w:rsidR="00EC26A0" w:rsidRPr="007472F3" w14:paraId="54A20AE3" w14:textId="77777777" w:rsidTr="000E0F7A">
        <w:trPr>
          <w:trHeight w:val="397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D24F8" w14:textId="755CDDE6" w:rsidR="00EC26A0" w:rsidRPr="007472F3" w:rsidRDefault="00EC26A0" w:rsidP="004636F2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7472F3">
              <w:rPr>
                <w:rFonts w:ascii="Arial Narrow" w:hAnsi="Arial Narrow" w:cs="Arial"/>
                <w:b/>
                <w:sz w:val="20"/>
              </w:rPr>
              <w:t>Lokacija kmetijskega gospodarstva</w:t>
            </w:r>
          </w:p>
          <w:p w14:paraId="22AFFDA3" w14:textId="77777777" w:rsidR="00EC26A0" w:rsidRPr="007472F3" w:rsidRDefault="00EC26A0" w:rsidP="004636F2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EC26A0" w:rsidRPr="007472F3" w14:paraId="1291B74E" w14:textId="77777777" w:rsidTr="000E0F7A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89AE7" w14:textId="77777777" w:rsidR="00EC26A0" w:rsidRPr="007472F3" w:rsidRDefault="00EC26A0" w:rsidP="004636F2">
            <w:pPr>
              <w:rPr>
                <w:rFonts w:ascii="Arial Narrow" w:hAnsi="Arial Narrow" w:cs="Arial"/>
                <w:b/>
                <w:bCs/>
                <w:sz w:val="20"/>
              </w:rPr>
            </w:pPr>
            <w:r w:rsidRPr="007472F3">
              <w:rPr>
                <w:rFonts w:ascii="Arial Narrow" w:hAnsi="Arial Narrow" w:cs="Arial"/>
                <w:b/>
                <w:bCs/>
                <w:sz w:val="20"/>
              </w:rPr>
              <w:t>Občina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B7418" w14:textId="77777777" w:rsidR="00EC26A0" w:rsidRPr="007472F3" w:rsidRDefault="00EC26A0" w:rsidP="004636F2">
            <w:pPr>
              <w:rPr>
                <w:rFonts w:ascii="Arial Narrow" w:hAnsi="Arial Narrow" w:cs="Arial"/>
                <w:sz w:val="20"/>
              </w:rPr>
            </w:pPr>
            <w:r w:rsidRPr="007472F3">
              <w:rPr>
                <w:rFonts w:ascii="Arial Narrow" w:hAnsi="Arial Narrow" w:cs="Arial"/>
                <w:sz w:val="20"/>
              </w:rPr>
              <w:t>Podlehnik</w:t>
            </w:r>
          </w:p>
        </w:tc>
      </w:tr>
      <w:tr w:rsidR="00EC26A0" w:rsidRPr="007472F3" w14:paraId="2EB92670" w14:textId="77777777" w:rsidTr="000E0F7A">
        <w:trPr>
          <w:trHeight w:val="2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1E51A" w14:textId="77777777" w:rsidR="00EC26A0" w:rsidRPr="007472F3" w:rsidRDefault="00EC26A0" w:rsidP="004636F2">
            <w:pPr>
              <w:rPr>
                <w:rFonts w:ascii="Arial Narrow" w:hAnsi="Arial Narrow" w:cs="Arial"/>
                <w:b/>
                <w:bCs/>
                <w:sz w:val="20"/>
              </w:rPr>
            </w:pPr>
            <w:r w:rsidRPr="007472F3">
              <w:rPr>
                <w:rFonts w:ascii="Arial Narrow" w:hAnsi="Arial Narrow" w:cs="Arial"/>
                <w:b/>
                <w:bCs/>
                <w:sz w:val="20"/>
              </w:rPr>
              <w:t>Kraj oz. naslov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185F" w14:textId="77777777" w:rsidR="00EC26A0" w:rsidRPr="007472F3" w:rsidRDefault="00EC26A0" w:rsidP="004636F2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14:paraId="5DC6CD27" w14:textId="77777777" w:rsidR="00EC26A0" w:rsidRPr="007472F3" w:rsidRDefault="00EC26A0" w:rsidP="004636F2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  <w:tr w:rsidR="00EC26A0" w:rsidRPr="007472F3" w14:paraId="7057BF03" w14:textId="77777777" w:rsidTr="000E0F7A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4654A" w14:textId="5DD44BA1" w:rsidR="00EC26A0" w:rsidRPr="007472F3" w:rsidRDefault="00EC26A0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>KMG-MID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87761" w14:textId="77777777" w:rsidR="00EC26A0" w:rsidRPr="007472F3" w:rsidRDefault="00EC26A0" w:rsidP="004636F2">
            <w:pPr>
              <w:rPr>
                <w:rFonts w:ascii="Arial Narrow" w:hAnsi="Arial Narrow" w:cs="Calibri"/>
                <w:b/>
                <w:sz w:val="20"/>
              </w:rPr>
            </w:pPr>
          </w:p>
          <w:p w14:paraId="43AA1E43" w14:textId="0F362FB3" w:rsidR="00EC26A0" w:rsidRPr="007472F3" w:rsidRDefault="00EC26A0" w:rsidP="004636F2">
            <w:pPr>
              <w:jc w:val="center"/>
              <w:rPr>
                <w:rFonts w:ascii="Arial Narrow" w:hAnsi="Arial Narrow" w:cs="Calibri"/>
                <w:b/>
                <w:sz w:val="20"/>
              </w:rPr>
            </w:pPr>
            <w:r w:rsidRPr="007472F3">
              <w:rPr>
                <w:rFonts w:ascii="Arial Narrow" w:hAnsi="Arial Narrow" w:cs="Calibri"/>
                <w:b/>
                <w:sz w:val="20"/>
              </w:rPr>
              <w:t xml:space="preserve"> </w:t>
            </w:r>
          </w:p>
        </w:tc>
      </w:tr>
    </w:tbl>
    <w:p w14:paraId="5AC8B400" w14:textId="77777777" w:rsidR="00EC26A0" w:rsidRPr="007472F3" w:rsidRDefault="00EC26A0" w:rsidP="00EC26A0">
      <w:pPr>
        <w:jc w:val="both"/>
        <w:rPr>
          <w:rFonts w:ascii="Arial Narrow" w:hAnsi="Arial Narrow" w:cs="Arial"/>
          <w:sz w:val="10"/>
        </w:rPr>
      </w:pPr>
    </w:p>
    <w:p w14:paraId="5544255B" w14:textId="77777777" w:rsidR="00EC26A0" w:rsidRPr="007472F3" w:rsidRDefault="00EC26A0" w:rsidP="00EC26A0">
      <w:pPr>
        <w:jc w:val="both"/>
        <w:rPr>
          <w:rFonts w:ascii="Arial Narrow" w:hAnsi="Arial Narrow" w:cs="Calibri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1"/>
      </w:tblGrid>
      <w:tr w:rsidR="00EC26A0" w:rsidRPr="007472F3" w14:paraId="41588796" w14:textId="77777777" w:rsidTr="00EC26A0">
        <w:trPr>
          <w:trHeight w:val="397"/>
        </w:trPr>
        <w:tc>
          <w:tcPr>
            <w:tcW w:w="8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259FD56" w14:textId="30D7DEC3" w:rsidR="00EC26A0" w:rsidRPr="007472F3" w:rsidRDefault="00EC26A0" w:rsidP="004636F2">
            <w:pPr>
              <w:jc w:val="center"/>
              <w:rPr>
                <w:rFonts w:ascii="Arial Narrow" w:hAnsi="Arial Narrow" w:cs="Calibri"/>
                <w:b/>
                <w:bCs/>
                <w:szCs w:val="24"/>
              </w:rPr>
            </w:pPr>
            <w:r w:rsidRPr="007472F3">
              <w:rPr>
                <w:rFonts w:ascii="Arial Narrow" w:hAnsi="Arial Narrow"/>
                <w:b/>
                <w:bCs/>
                <w:szCs w:val="24"/>
              </w:rPr>
              <w:t>O</w:t>
            </w:r>
            <w:r w:rsidR="008E7B7F" w:rsidRPr="007472F3">
              <w:rPr>
                <w:rFonts w:ascii="Arial Narrow" w:hAnsi="Arial Narrow"/>
                <w:b/>
                <w:bCs/>
                <w:szCs w:val="24"/>
              </w:rPr>
              <w:t>DDANA</w:t>
            </w:r>
            <w:r w:rsidRPr="007472F3">
              <w:rPr>
                <w:rFonts w:ascii="Arial Narrow" w:hAnsi="Arial Narrow"/>
                <w:b/>
                <w:bCs/>
                <w:szCs w:val="24"/>
              </w:rPr>
              <w:t xml:space="preserve"> KOLIČINA</w:t>
            </w:r>
          </w:p>
        </w:tc>
      </w:tr>
      <w:tr w:rsidR="00EC26A0" w:rsidRPr="007472F3" w14:paraId="5FF5B167" w14:textId="77777777" w:rsidTr="00EC26A0">
        <w:trPr>
          <w:trHeight w:val="397"/>
        </w:trPr>
        <w:tc>
          <w:tcPr>
            <w:tcW w:w="8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45FA1" w14:textId="058143CF" w:rsidR="00EC26A0" w:rsidRPr="007472F3" w:rsidRDefault="00EC26A0" w:rsidP="004636F2">
            <w:pPr>
              <w:rPr>
                <w:rFonts w:ascii="Arial Narrow" w:hAnsi="Arial Narrow" w:cs="Calibri"/>
                <w:sz w:val="20"/>
              </w:rPr>
            </w:pPr>
            <w:r w:rsidRPr="007472F3">
              <w:rPr>
                <w:rFonts w:ascii="Arial Narrow" w:hAnsi="Arial Narrow"/>
                <w:b/>
                <w:bCs/>
                <w:sz w:val="20"/>
              </w:rPr>
              <w:t>Teža odpadne kmetijske folije (v kg):</w:t>
            </w:r>
          </w:p>
        </w:tc>
      </w:tr>
    </w:tbl>
    <w:p w14:paraId="63955DC3" w14:textId="602BD3FE" w:rsidR="00EC26A0" w:rsidRPr="007472F3" w:rsidRDefault="00EC26A0" w:rsidP="00EC26A0">
      <w:pPr>
        <w:jc w:val="both"/>
        <w:rPr>
          <w:rFonts w:ascii="Arial Narrow" w:hAnsi="Arial Narrow" w:cs="Arial"/>
          <w:position w:val="-6"/>
          <w:sz w:val="16"/>
          <w:szCs w:val="16"/>
        </w:rPr>
      </w:pPr>
    </w:p>
    <w:p w14:paraId="13F8B222" w14:textId="77777777" w:rsidR="00EC26A0" w:rsidRPr="007472F3" w:rsidRDefault="00EC26A0" w:rsidP="00EC26A0">
      <w:pPr>
        <w:jc w:val="both"/>
        <w:rPr>
          <w:rFonts w:ascii="Arial Narrow" w:hAnsi="Arial Narrow" w:cs="Calibri"/>
          <w:szCs w:val="22"/>
        </w:rPr>
      </w:pPr>
    </w:p>
    <w:p w14:paraId="46D67407" w14:textId="77777777" w:rsidR="00EC26A0" w:rsidRPr="007472F3" w:rsidRDefault="00EC26A0" w:rsidP="00EC26A0">
      <w:pPr>
        <w:pStyle w:val="Kazalovsebine1"/>
      </w:pPr>
      <w:r w:rsidRPr="007472F3">
        <w:t>PRILOGE (priloženo obkrožiti)</w:t>
      </w:r>
    </w:p>
    <w:p w14:paraId="7FC6A6F3" w14:textId="77777777" w:rsidR="00EC26A0" w:rsidRPr="007472F3" w:rsidRDefault="00EC26A0" w:rsidP="00EC26A0">
      <w:pPr>
        <w:rPr>
          <w:rFonts w:ascii="Arial Narrow" w:hAnsi="Arial Narrow" w:cs="Arial"/>
          <w:b/>
          <w:sz w:val="18"/>
          <w:szCs w:val="18"/>
        </w:rPr>
      </w:pPr>
    </w:p>
    <w:p w14:paraId="02FFA3E1" w14:textId="77777777" w:rsidR="00EC26A0" w:rsidRPr="007472F3" w:rsidRDefault="00EC26A0" w:rsidP="00EC26A0">
      <w:pPr>
        <w:rPr>
          <w:rFonts w:ascii="Arial Narrow" w:hAnsi="Arial Narrow" w:cs="Arial"/>
          <w:b/>
          <w:sz w:val="18"/>
          <w:szCs w:val="18"/>
        </w:rPr>
      </w:pPr>
    </w:p>
    <w:p w14:paraId="243E9BEC" w14:textId="77777777" w:rsidR="00EC26A0" w:rsidRPr="007472F3" w:rsidRDefault="00EC26A0" w:rsidP="00EC26A0">
      <w:pPr>
        <w:rPr>
          <w:rFonts w:ascii="Arial Narrow" w:hAnsi="Arial Narrow" w:cs="Arial"/>
          <w:b/>
          <w:szCs w:val="22"/>
        </w:rPr>
      </w:pPr>
      <w:r w:rsidRPr="007472F3">
        <w:rPr>
          <w:rFonts w:ascii="Arial Narrow" w:hAnsi="Arial Narrow" w:cs="Arial"/>
          <w:b/>
          <w:szCs w:val="22"/>
        </w:rPr>
        <w:t>PRILOGE K VLOGI:</w:t>
      </w:r>
    </w:p>
    <w:p w14:paraId="10F07485" w14:textId="77777777" w:rsidR="00EC26A0" w:rsidRPr="007472F3" w:rsidRDefault="00EC26A0" w:rsidP="00EC26A0">
      <w:pPr>
        <w:numPr>
          <w:ilvl w:val="0"/>
          <w:numId w:val="28"/>
        </w:numPr>
        <w:jc w:val="both"/>
        <w:rPr>
          <w:rFonts w:ascii="Arial Narrow" w:hAnsi="Arial Narrow" w:cs="Arial"/>
          <w:szCs w:val="22"/>
        </w:rPr>
      </w:pPr>
      <w:r w:rsidRPr="007472F3">
        <w:rPr>
          <w:rFonts w:ascii="Arial Narrow" w:hAnsi="Arial Narrow" w:cs="Arial"/>
          <w:szCs w:val="22"/>
        </w:rPr>
        <w:t>izjava o strinjanju z razpisnimi pogoji in o resničnosti podatkov,</w:t>
      </w:r>
    </w:p>
    <w:p w14:paraId="06C5301E" w14:textId="31C71A4C" w:rsidR="00EC26A0" w:rsidRPr="007472F3" w:rsidRDefault="002A5F37" w:rsidP="002A5F37">
      <w:pPr>
        <w:pStyle w:val="Odstavekseznama"/>
        <w:numPr>
          <w:ilvl w:val="0"/>
          <w:numId w:val="28"/>
        </w:numPr>
        <w:jc w:val="both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 xml:space="preserve">račun </w:t>
      </w:r>
      <w:r w:rsidR="003F3C9C" w:rsidRPr="007472F3">
        <w:rPr>
          <w:rFonts w:ascii="Arial Narrow" w:hAnsi="Arial Narrow" w:cs="Calibri"/>
          <w:szCs w:val="22"/>
        </w:rPr>
        <w:t>prevzemnika odpadkov</w:t>
      </w:r>
    </w:p>
    <w:p w14:paraId="318AEC8D" w14:textId="39A1AE4C" w:rsidR="003F3C9C" w:rsidRPr="007472F3" w:rsidRDefault="003F3C9C" w:rsidP="00EC26A0">
      <w:pPr>
        <w:jc w:val="both"/>
        <w:rPr>
          <w:rFonts w:ascii="Arial Narrow" w:hAnsi="Arial Narrow" w:cs="Calibri"/>
          <w:szCs w:val="22"/>
        </w:rPr>
      </w:pPr>
    </w:p>
    <w:p w14:paraId="0AA8619E" w14:textId="78B5B33A" w:rsidR="003F3C9C" w:rsidRPr="007472F3" w:rsidRDefault="003F3C9C" w:rsidP="00EC26A0">
      <w:pPr>
        <w:jc w:val="both"/>
        <w:rPr>
          <w:rFonts w:ascii="Arial Narrow" w:hAnsi="Arial Narrow" w:cs="Calibri"/>
          <w:szCs w:val="22"/>
        </w:rPr>
      </w:pPr>
    </w:p>
    <w:p w14:paraId="207FC4AA" w14:textId="77777777" w:rsidR="003F3C9C" w:rsidRPr="007472F3" w:rsidRDefault="003F3C9C" w:rsidP="003F3C9C">
      <w:pPr>
        <w:jc w:val="both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V/na ______________, dne___________</w:t>
      </w:r>
    </w:p>
    <w:p w14:paraId="60A87AB5" w14:textId="77777777" w:rsidR="003F3C9C" w:rsidRPr="007472F3" w:rsidRDefault="003F3C9C" w:rsidP="003F3C9C">
      <w:pPr>
        <w:jc w:val="both"/>
        <w:rPr>
          <w:rFonts w:ascii="Arial Narrow" w:hAnsi="Arial Narrow" w:cs="Calibri"/>
          <w:szCs w:val="22"/>
        </w:rPr>
      </w:pPr>
    </w:p>
    <w:p w14:paraId="3A786080" w14:textId="77777777" w:rsidR="003F3C9C" w:rsidRPr="007472F3" w:rsidRDefault="003F3C9C" w:rsidP="003F3C9C">
      <w:pPr>
        <w:spacing w:line="480" w:lineRule="auto"/>
        <w:ind w:left="360"/>
        <w:jc w:val="right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____________________</w:t>
      </w:r>
    </w:p>
    <w:p w14:paraId="371AD3CF" w14:textId="77777777" w:rsidR="003F3C9C" w:rsidRPr="007472F3" w:rsidRDefault="003F3C9C" w:rsidP="003F3C9C">
      <w:pPr>
        <w:jc w:val="right"/>
        <w:rPr>
          <w:rFonts w:ascii="Arial Narrow" w:hAnsi="Arial Narrow" w:cs="Calibri"/>
          <w:szCs w:val="22"/>
        </w:rPr>
      </w:pPr>
      <w:r w:rsidRPr="007472F3">
        <w:rPr>
          <w:rFonts w:ascii="Arial Narrow" w:hAnsi="Arial Narrow" w:cs="Calibri"/>
          <w:szCs w:val="22"/>
        </w:rPr>
        <w:t>(Podpis vlagatelja)</w:t>
      </w:r>
    </w:p>
    <w:p w14:paraId="3E69F7D5" w14:textId="37007BC5" w:rsidR="00EC26A0" w:rsidRPr="007472F3" w:rsidRDefault="00EC26A0" w:rsidP="00AC1EF4">
      <w:pPr>
        <w:rPr>
          <w:rFonts w:ascii="Arial Narrow" w:hAnsi="Arial Narrow" w:cs="Calibri"/>
          <w:szCs w:val="22"/>
        </w:rPr>
      </w:pPr>
    </w:p>
    <w:p w14:paraId="54E494D0" w14:textId="102CC3F5" w:rsidR="00AC1EF4" w:rsidRPr="007472F3" w:rsidRDefault="00AC1EF4" w:rsidP="00AC1EF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DEEAF6"/>
        <w:jc w:val="center"/>
        <w:rPr>
          <w:rFonts w:ascii="Arial Narrow" w:hAnsi="Arial Narrow" w:cs="Calibri"/>
          <w:b/>
          <w:szCs w:val="24"/>
          <w:lang w:eastAsia="en-US"/>
        </w:rPr>
      </w:pPr>
      <w:r w:rsidRPr="007472F3">
        <w:rPr>
          <w:rFonts w:ascii="Arial Narrow" w:hAnsi="Arial Narrow" w:cs="Calibri"/>
          <w:b/>
          <w:szCs w:val="24"/>
          <w:lang w:eastAsia="en-US"/>
        </w:rPr>
        <w:lastRenderedPageBreak/>
        <w:t>IZJAVA O STRINJANJU Z RAZPISNIMI POGOJI IN O RESNIČNOSTI PODATKOV</w:t>
      </w:r>
    </w:p>
    <w:p w14:paraId="602DC62E" w14:textId="77777777" w:rsidR="00AC1EF4" w:rsidRPr="007472F3" w:rsidRDefault="00AC1EF4" w:rsidP="00AC1EF4">
      <w:pPr>
        <w:rPr>
          <w:rFonts w:ascii="Arial Narrow" w:hAnsi="Arial Narrow" w:cs="Calibri"/>
          <w:szCs w:val="22"/>
          <w:lang w:eastAsia="en-US"/>
        </w:rPr>
      </w:pPr>
    </w:p>
    <w:p w14:paraId="5718ABA6" w14:textId="77777777" w:rsidR="00AC1EF4" w:rsidRPr="007472F3" w:rsidRDefault="00AC1EF4" w:rsidP="00AC1EF4">
      <w:pPr>
        <w:pBdr>
          <w:bottom w:val="single" w:sz="4" w:space="1" w:color="auto"/>
        </w:pBdr>
        <w:rPr>
          <w:rFonts w:ascii="Arial Narrow" w:hAnsi="Arial Narrow" w:cs="Calibri"/>
          <w:szCs w:val="22"/>
          <w:u w:val="single"/>
          <w:lang w:eastAsia="en-US"/>
        </w:rPr>
      </w:pPr>
      <w:r w:rsidRPr="007472F3">
        <w:rPr>
          <w:rFonts w:ascii="Arial Narrow" w:hAnsi="Arial Narrow" w:cs="Calibri"/>
          <w:b/>
          <w:bCs/>
          <w:szCs w:val="22"/>
          <w:lang w:eastAsia="en-US"/>
        </w:rPr>
        <w:t xml:space="preserve">PRIJAVITELJ: </w:t>
      </w:r>
    </w:p>
    <w:p w14:paraId="687DF072" w14:textId="77777777" w:rsidR="00AC1EF4" w:rsidRPr="007472F3" w:rsidRDefault="00AC1EF4" w:rsidP="00AC1EF4">
      <w:pPr>
        <w:rPr>
          <w:rFonts w:ascii="Arial Narrow" w:hAnsi="Arial Narrow" w:cs="Calibri"/>
          <w:szCs w:val="22"/>
          <w:lang w:eastAsia="en-US"/>
        </w:rPr>
      </w:pPr>
    </w:p>
    <w:p w14:paraId="427E29E5" w14:textId="77777777" w:rsidR="00AC1EF4" w:rsidRPr="007472F3" w:rsidRDefault="00AC1EF4" w:rsidP="00AC1EF4">
      <w:pPr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b/>
          <w:szCs w:val="22"/>
          <w:lang w:eastAsia="en-US"/>
        </w:rPr>
        <w:t>Izjavljam, da</w:t>
      </w:r>
      <w:r w:rsidRPr="007472F3">
        <w:rPr>
          <w:rFonts w:ascii="Arial Narrow" w:hAnsi="Arial Narrow" w:cs="Calibri"/>
          <w:szCs w:val="22"/>
          <w:lang w:eastAsia="en-US"/>
        </w:rPr>
        <w:t>:</w:t>
      </w:r>
    </w:p>
    <w:p w14:paraId="7D19FFEB" w14:textId="5F2EEB1D" w:rsidR="00AC1EF4" w:rsidRPr="007472F3" w:rsidRDefault="00AC1EF4" w:rsidP="00AC1EF4">
      <w:pPr>
        <w:numPr>
          <w:ilvl w:val="0"/>
          <w:numId w:val="29"/>
        </w:numPr>
        <w:contextualSpacing/>
        <w:jc w:val="both"/>
        <w:rPr>
          <w:rFonts w:ascii="Arial Narrow" w:eastAsia="Calibri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</w:rPr>
        <w:t xml:space="preserve">so vsi v vlogi navedeni podatki (vključno z dokumentacijo) popolni in verodostojni ter da sem seznanjen s posledicami navajanja neresničnih podatkov v tej vlogi; seznanjen sem tudi z obvezo, da moram vsa pridobljena sredstva, ki jih pridobim nezakonito, porabimo nenamensko, vrniti skupaj s pripadajočimi zakonskimi obrestmi ter da v tem primeru ne morem pridobiti novih sredstev iz naslova Pravilnika </w:t>
      </w:r>
      <w:r w:rsidRPr="007472F3">
        <w:rPr>
          <w:rFonts w:ascii="Arial Narrow" w:hAnsi="Arial Narrow" w:cs="Arial"/>
          <w:szCs w:val="22"/>
        </w:rPr>
        <w:t xml:space="preserve">o </w:t>
      </w:r>
      <w:r w:rsidR="002A5F37" w:rsidRPr="007472F3">
        <w:rPr>
          <w:rFonts w:ascii="Arial Narrow" w:hAnsi="Arial Narrow" w:cs="Arial"/>
          <w:szCs w:val="22"/>
        </w:rPr>
        <w:t>sofinanciranju stroška ravnanja z azbestnimi odpadki in odpadno kmetijsko folijo iz kmetijske dejavnosti v Občini Podlehnik (Uradno glasilo slovenskih občin št. 11/2026,)</w:t>
      </w:r>
    </w:p>
    <w:p w14:paraId="697BD062" w14:textId="77777777" w:rsidR="00AC1EF4" w:rsidRPr="007472F3" w:rsidRDefault="00AC1EF4" w:rsidP="00AC1EF4">
      <w:pPr>
        <w:numPr>
          <w:ilvl w:val="0"/>
          <w:numId w:val="29"/>
        </w:numPr>
        <w:contextualSpacing/>
        <w:jc w:val="both"/>
        <w:rPr>
          <w:rFonts w:ascii="Arial Narrow" w:eastAsia="Calibri" w:hAnsi="Arial Narrow" w:cs="Calibri"/>
          <w:szCs w:val="22"/>
          <w:lang w:eastAsia="en-US"/>
        </w:rPr>
      </w:pPr>
      <w:r w:rsidRPr="007472F3">
        <w:rPr>
          <w:rFonts w:ascii="Arial Narrow" w:eastAsia="Calibri" w:hAnsi="Arial Narrow" w:cs="Calibri"/>
          <w:szCs w:val="22"/>
          <w:lang w:eastAsia="en-US"/>
        </w:rPr>
        <w:t>soglašam in sprejemam vse pogoje in določila, ki so navedena in zahtevana v javnem razpisu in razpisni dokumentaciji,</w:t>
      </w:r>
    </w:p>
    <w:p w14:paraId="4DF61CBD" w14:textId="77777777" w:rsidR="00AC1EF4" w:rsidRPr="007472F3" w:rsidRDefault="00AC1EF4" w:rsidP="00AC1EF4">
      <w:pPr>
        <w:numPr>
          <w:ilvl w:val="0"/>
          <w:numId w:val="29"/>
        </w:numPr>
        <w:contextualSpacing/>
        <w:jc w:val="both"/>
        <w:rPr>
          <w:rFonts w:ascii="Arial Narrow" w:eastAsia="Calibri" w:hAnsi="Arial Narrow" w:cs="Calibri"/>
          <w:szCs w:val="22"/>
          <w:lang w:eastAsia="en-US"/>
        </w:rPr>
      </w:pPr>
      <w:r w:rsidRPr="007472F3">
        <w:rPr>
          <w:rFonts w:ascii="Arial Narrow" w:eastAsia="Calibri" w:hAnsi="Arial Narrow" w:cs="Calibri"/>
          <w:bCs/>
          <w:szCs w:val="22"/>
          <w:lang w:eastAsia="en-US"/>
        </w:rPr>
        <w:t xml:space="preserve">izpolnjujem vse pogoje za sodelovanje, ki jih morajo imeti upravičenci za dodelitev sredstev tega javnega razpisa, </w:t>
      </w:r>
    </w:p>
    <w:p w14:paraId="75B95008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>vse kopije dokumentov, ki so priložene vlogi, ustrezajo originalom,</w:t>
      </w:r>
    </w:p>
    <w:p w14:paraId="614026C9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>so vse navedbe, ki so podane v tej vlogi resnične in ustrezajo dejanskemu stanju,</w:t>
      </w:r>
    </w:p>
    <w:p w14:paraId="751CCBCD" w14:textId="490B2DA6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imamo pravočasno in v celoti izpolnjene pogodbene obveznosti do Občine </w:t>
      </w:r>
      <w:r w:rsidR="002A5F37" w:rsidRPr="007472F3">
        <w:rPr>
          <w:rFonts w:ascii="Arial Narrow" w:hAnsi="Arial Narrow" w:cs="Calibri"/>
          <w:szCs w:val="22"/>
          <w:lang w:eastAsia="en-US"/>
        </w:rPr>
        <w:t>Podlehnik</w:t>
      </w:r>
      <w:r w:rsidRPr="007472F3">
        <w:rPr>
          <w:rFonts w:ascii="Arial Narrow" w:hAnsi="Arial Narrow" w:cs="Calibri"/>
          <w:szCs w:val="22"/>
          <w:lang w:eastAsia="en-US"/>
        </w:rPr>
        <w:t xml:space="preserve"> iz predhodnih javnih razpisov, na katerih sem sodelovali,</w:t>
      </w:r>
    </w:p>
    <w:p w14:paraId="6CC36F0E" w14:textId="77777777" w:rsidR="00AC1EF4" w:rsidRPr="007472F3" w:rsidRDefault="00AC1EF4" w:rsidP="00AC1EF4">
      <w:pPr>
        <w:pStyle w:val="p"/>
        <w:numPr>
          <w:ilvl w:val="0"/>
          <w:numId w:val="29"/>
        </w:numPr>
        <w:rPr>
          <w:rFonts w:ascii="Arial Narrow" w:hAnsi="Arial Narrow"/>
        </w:rPr>
      </w:pPr>
      <w:r w:rsidRPr="007472F3">
        <w:rPr>
          <w:rFonts w:ascii="Arial Narrow" w:hAnsi="Arial Narrow"/>
        </w:rPr>
        <w:t>imam poravnane zapadle obveznosti do zaposlenih, občine ali do države,</w:t>
      </w:r>
    </w:p>
    <w:p w14:paraId="20886865" w14:textId="51DBF1FA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nisem na seznamu subjektov, za katera v razmerju do Občine </w:t>
      </w:r>
      <w:r w:rsidR="002A5F37" w:rsidRPr="007472F3">
        <w:rPr>
          <w:rFonts w:ascii="Arial Narrow" w:hAnsi="Arial Narrow" w:cs="Calibri"/>
          <w:szCs w:val="22"/>
          <w:lang w:eastAsia="en-US"/>
        </w:rPr>
        <w:t>Podlehnik</w:t>
      </w:r>
      <w:r w:rsidRPr="007472F3">
        <w:rPr>
          <w:rFonts w:ascii="Arial Narrow" w:hAnsi="Arial Narrow" w:cs="Calibri"/>
          <w:szCs w:val="22"/>
          <w:lang w:eastAsia="en-US"/>
        </w:rPr>
        <w:t xml:space="preserve"> veljajo omejitve poslovanja po Zakonu o integriteti in preprečevanju korupcije,</w:t>
      </w:r>
    </w:p>
    <w:p w14:paraId="2C19AB5B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>za isti namen še nismo bili sofinancirani iz drugih virov,</w:t>
      </w:r>
    </w:p>
    <w:p w14:paraId="6FCF9287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Arial"/>
          <w:color w:val="000000"/>
          <w:szCs w:val="22"/>
          <w:shd w:val="clear" w:color="auto" w:fill="FFFFFF"/>
        </w:rPr>
        <w:t>za odstranitev azbestne kritine ni bila dodeljena državna pomoč (v kolikor je bila državna pomoč dodeljena navedite delež pridobljen iz drugih virov:___________),</w:t>
      </w:r>
    </w:p>
    <w:p w14:paraId="09354865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>nimamo zapadlih, neplačanih obveznosti iz naslova davkov, prispevkov in drugih obveznih dajatev,</w:t>
      </w:r>
    </w:p>
    <w:p w14:paraId="5C270E33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se strinjam z vsemi postopki, definiranimi v tem razpisu, načinom in vrstah zbiranja ter obdelavi informacij in podatkov, </w:t>
      </w:r>
    </w:p>
    <w:p w14:paraId="6158AD9E" w14:textId="031E73F2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bom Občino </w:t>
      </w:r>
      <w:r w:rsidR="002A5F37" w:rsidRPr="007472F3">
        <w:rPr>
          <w:rFonts w:ascii="Arial Narrow" w:hAnsi="Arial Narrow" w:cs="Calibri"/>
          <w:szCs w:val="22"/>
          <w:lang w:eastAsia="en-US"/>
        </w:rPr>
        <w:t>Podlehnik</w:t>
      </w:r>
      <w:r w:rsidRPr="007472F3">
        <w:rPr>
          <w:rFonts w:ascii="Arial Narrow" w:hAnsi="Arial Narrow" w:cs="Calibri"/>
          <w:szCs w:val="22"/>
          <w:lang w:eastAsia="en-US"/>
        </w:rPr>
        <w:t xml:space="preserve"> tekoče informiral o vseh spremembah podatkov, ki sem jih navedli v prijavi in spremljajoči dokumentaciji,</w:t>
      </w:r>
    </w:p>
    <w:p w14:paraId="2209603D" w14:textId="30B0B54A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za namen tega javnega razpisa dovoljujem Občini </w:t>
      </w:r>
      <w:r w:rsidR="002A5F37" w:rsidRPr="007472F3">
        <w:rPr>
          <w:rFonts w:ascii="Arial Narrow" w:hAnsi="Arial Narrow" w:cs="Calibri"/>
          <w:szCs w:val="22"/>
          <w:lang w:eastAsia="en-US"/>
        </w:rPr>
        <w:t>Podlehnik</w:t>
      </w:r>
      <w:r w:rsidRPr="007472F3">
        <w:rPr>
          <w:rFonts w:ascii="Arial Narrow" w:hAnsi="Arial Narrow" w:cs="Calibri"/>
          <w:szCs w:val="22"/>
          <w:lang w:eastAsia="en-US"/>
        </w:rPr>
        <w:t>, da pridobi potrebne podatke iz uradnih evidenc,</w:t>
      </w:r>
    </w:p>
    <w:p w14:paraId="5CBDD5D5" w14:textId="77777777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>se zavedam, da je vsako navajanje neresničnih podatkov v predloženi vlogi po pravu Republike Slovenije kaznivo dejanje,</w:t>
      </w:r>
    </w:p>
    <w:p w14:paraId="79C125C4" w14:textId="23D80BF2" w:rsidR="00AC1EF4" w:rsidRPr="007472F3" w:rsidRDefault="00AC1EF4" w:rsidP="00AC1EF4">
      <w:pPr>
        <w:numPr>
          <w:ilvl w:val="0"/>
          <w:numId w:val="29"/>
        </w:numPr>
        <w:jc w:val="both"/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dovoljujem Občini </w:t>
      </w:r>
      <w:r w:rsidR="002A5F37" w:rsidRPr="007472F3">
        <w:rPr>
          <w:rFonts w:ascii="Arial Narrow" w:hAnsi="Arial Narrow" w:cs="Calibri"/>
          <w:szCs w:val="22"/>
          <w:lang w:eastAsia="en-US"/>
        </w:rPr>
        <w:t>Podlehnik</w:t>
      </w:r>
      <w:r w:rsidRPr="007472F3">
        <w:rPr>
          <w:rFonts w:ascii="Arial Narrow" w:hAnsi="Arial Narrow" w:cs="Calibri"/>
          <w:szCs w:val="22"/>
          <w:lang w:eastAsia="en-US"/>
        </w:rPr>
        <w:t>, da kadarkoli opravi nadzor upravičenosti porabe sredstev na lokaciji dodeljene subvencije.</w:t>
      </w:r>
    </w:p>
    <w:p w14:paraId="01D2C4CC" w14:textId="77777777" w:rsidR="00AC1EF4" w:rsidRPr="007472F3" w:rsidRDefault="00AC1EF4" w:rsidP="00AC1EF4">
      <w:pPr>
        <w:ind w:left="360"/>
        <w:jc w:val="both"/>
        <w:rPr>
          <w:rFonts w:ascii="Arial Narrow" w:hAnsi="Arial Narrow" w:cs="Calibri"/>
          <w:szCs w:val="22"/>
          <w:lang w:eastAsia="en-US"/>
        </w:rPr>
      </w:pPr>
    </w:p>
    <w:p w14:paraId="0DD46B81" w14:textId="77777777" w:rsidR="00AC1EF4" w:rsidRPr="007472F3" w:rsidRDefault="00AC1EF4" w:rsidP="00AC1EF4">
      <w:pPr>
        <w:rPr>
          <w:rFonts w:ascii="Arial Narrow" w:hAnsi="Arial Narrow" w:cs="Calibri"/>
          <w:szCs w:val="22"/>
          <w:lang w:eastAsia="en-US"/>
        </w:rPr>
      </w:pPr>
      <w:r w:rsidRPr="007472F3">
        <w:rPr>
          <w:rFonts w:ascii="Arial Narrow" w:hAnsi="Arial Narrow" w:cs="Calibri"/>
          <w:szCs w:val="22"/>
          <w:lang w:eastAsia="en-US"/>
        </w:rPr>
        <w:t xml:space="preserve">Za navedene izjave kazensko in materialno odgovarjamo. </w:t>
      </w:r>
    </w:p>
    <w:p w14:paraId="292CD97B" w14:textId="77777777" w:rsidR="00AC1EF4" w:rsidRPr="007472F3" w:rsidRDefault="00AC1EF4" w:rsidP="00AC1EF4">
      <w:pPr>
        <w:ind w:left="360"/>
        <w:rPr>
          <w:rFonts w:ascii="Arial Narrow" w:hAnsi="Arial Narrow" w:cs="Calibri"/>
          <w:szCs w:val="22"/>
          <w:lang w:eastAsia="en-US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2459"/>
        <w:gridCol w:w="3681"/>
      </w:tblGrid>
      <w:tr w:rsidR="00AC1EF4" w:rsidRPr="007472F3" w14:paraId="6E8F8339" w14:textId="77777777" w:rsidTr="004636F2">
        <w:tc>
          <w:tcPr>
            <w:tcW w:w="3070" w:type="dxa"/>
          </w:tcPr>
          <w:p w14:paraId="38A01535" w14:textId="77777777" w:rsidR="00AC1EF4" w:rsidRPr="007472F3" w:rsidRDefault="00AC1EF4" w:rsidP="004636F2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7472F3">
              <w:rPr>
                <w:rFonts w:ascii="Arial Narrow" w:hAnsi="Arial Narrow" w:cs="Calibri"/>
                <w:szCs w:val="22"/>
                <w:lang w:eastAsia="en-US"/>
              </w:rPr>
              <w:t>Kraj in datum:</w:t>
            </w:r>
          </w:p>
        </w:tc>
        <w:tc>
          <w:tcPr>
            <w:tcW w:w="2459" w:type="dxa"/>
          </w:tcPr>
          <w:p w14:paraId="705A5DB4" w14:textId="77777777" w:rsidR="00AC1EF4" w:rsidRPr="007472F3" w:rsidRDefault="00AC1EF4" w:rsidP="004636F2">
            <w:pPr>
              <w:rPr>
                <w:rFonts w:ascii="Arial Narrow" w:hAnsi="Arial Narrow" w:cs="Calibri"/>
                <w:szCs w:val="22"/>
                <w:lang w:eastAsia="en-US"/>
              </w:rPr>
            </w:pPr>
          </w:p>
        </w:tc>
        <w:tc>
          <w:tcPr>
            <w:tcW w:w="3681" w:type="dxa"/>
          </w:tcPr>
          <w:p w14:paraId="55C9BF38" w14:textId="77777777" w:rsidR="00AC1EF4" w:rsidRPr="007472F3" w:rsidRDefault="00AC1EF4" w:rsidP="004636F2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7472F3">
              <w:rPr>
                <w:rFonts w:ascii="Arial Narrow" w:hAnsi="Arial Narrow" w:cs="Calibri"/>
                <w:szCs w:val="22"/>
                <w:lang w:eastAsia="en-US"/>
              </w:rPr>
              <w:t>________________________________</w:t>
            </w:r>
          </w:p>
          <w:p w14:paraId="37B9B8DC" w14:textId="77777777" w:rsidR="00AC1EF4" w:rsidRPr="007472F3" w:rsidRDefault="00AC1EF4" w:rsidP="004636F2">
            <w:pPr>
              <w:rPr>
                <w:rFonts w:ascii="Arial Narrow" w:hAnsi="Arial Narrow" w:cs="Calibri"/>
                <w:szCs w:val="22"/>
                <w:lang w:eastAsia="en-US"/>
              </w:rPr>
            </w:pPr>
            <w:r w:rsidRPr="007472F3">
              <w:rPr>
                <w:rFonts w:ascii="Arial Narrow" w:hAnsi="Arial Narrow" w:cs="Calibri"/>
                <w:szCs w:val="22"/>
                <w:lang w:eastAsia="en-US"/>
              </w:rPr>
              <w:t xml:space="preserve">                           Podpis:</w:t>
            </w:r>
          </w:p>
          <w:p w14:paraId="6AF5B0E0" w14:textId="77777777" w:rsidR="00AC1EF4" w:rsidRPr="007472F3" w:rsidRDefault="00AC1EF4" w:rsidP="004636F2">
            <w:pPr>
              <w:rPr>
                <w:rFonts w:ascii="Arial Narrow" w:hAnsi="Arial Narrow" w:cs="Calibri"/>
                <w:szCs w:val="22"/>
                <w:lang w:eastAsia="en-US"/>
              </w:rPr>
            </w:pPr>
          </w:p>
        </w:tc>
      </w:tr>
    </w:tbl>
    <w:p w14:paraId="12AA19AC" w14:textId="77777777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22A7879F" w14:textId="54B58AD6" w:rsidR="00AC1EF4" w:rsidRPr="007472F3" w:rsidRDefault="00AC1EF4" w:rsidP="00AC1EF4">
      <w:pPr>
        <w:jc w:val="both"/>
        <w:rPr>
          <w:rFonts w:ascii="Arial Narrow" w:hAnsi="Arial Narrow" w:cs="Calibri"/>
          <w:szCs w:val="22"/>
        </w:rPr>
      </w:pPr>
    </w:p>
    <w:p w14:paraId="539C227C" w14:textId="77777777" w:rsidR="002A5F37" w:rsidRPr="007472F3" w:rsidRDefault="002A5F37" w:rsidP="00AC1EF4">
      <w:pPr>
        <w:jc w:val="both"/>
        <w:rPr>
          <w:rFonts w:ascii="Arial Narrow" w:hAnsi="Arial Narrow" w:cs="Calibri"/>
          <w:szCs w:val="22"/>
        </w:rPr>
      </w:pPr>
    </w:p>
    <w:p w14:paraId="100A91B7" w14:textId="6CA5FB56" w:rsidR="00AC1EF4" w:rsidRPr="007472F3" w:rsidRDefault="00AC1EF4" w:rsidP="00AC1EF4">
      <w:pPr>
        <w:jc w:val="both"/>
        <w:rPr>
          <w:rFonts w:ascii="Arial Narrow" w:hAnsi="Arial Narrow" w:cs="Calibri"/>
          <w:sz w:val="20"/>
          <w:szCs w:val="22"/>
        </w:rPr>
      </w:pPr>
      <w:r w:rsidRPr="007472F3">
        <w:rPr>
          <w:rFonts w:ascii="Arial Narrow" w:hAnsi="Arial Narrow" w:cs="Calibri"/>
          <w:sz w:val="20"/>
          <w:szCs w:val="22"/>
        </w:rPr>
        <w:t xml:space="preserve">Občina </w:t>
      </w:r>
      <w:r w:rsidR="002A5F37" w:rsidRPr="007472F3">
        <w:rPr>
          <w:rFonts w:ascii="Arial Narrow" w:hAnsi="Arial Narrow" w:cs="Calibri"/>
          <w:sz w:val="20"/>
          <w:szCs w:val="22"/>
        </w:rPr>
        <w:t xml:space="preserve">Podlehnik, Podlehnik 9, 2286 Podlehnik </w:t>
      </w:r>
      <w:r w:rsidRPr="007472F3">
        <w:rPr>
          <w:rFonts w:ascii="Arial Narrow" w:hAnsi="Arial Narrow" w:cs="Calibri"/>
          <w:sz w:val="20"/>
          <w:szCs w:val="22"/>
        </w:rPr>
        <w:t xml:space="preserve">(upravljavec) se zavezuje, da bo osebne podatke, pridobljene v postopku javnega razpisa </w:t>
      </w:r>
      <w:r w:rsidR="002A5F37" w:rsidRPr="007472F3">
        <w:rPr>
          <w:rFonts w:ascii="Arial Narrow" w:hAnsi="Arial Narrow" w:cs="Calibri"/>
          <w:sz w:val="20"/>
          <w:szCs w:val="22"/>
        </w:rPr>
        <w:t xml:space="preserve">in </w:t>
      </w:r>
      <w:r w:rsidRPr="007472F3">
        <w:rPr>
          <w:rFonts w:ascii="Arial Narrow" w:hAnsi="Arial Narrow" w:cs="Calibri"/>
          <w:sz w:val="20"/>
          <w:szCs w:val="22"/>
        </w:rPr>
        <w:t>za namen dodeljevanja državnih pomoči ter poročanja o javnih pomočeh varovala v skladu z Zakonom o varstvu osebnih podatkov (</w:t>
      </w:r>
      <w:r w:rsidRPr="007472F3">
        <w:rPr>
          <w:rFonts w:ascii="Arial Narrow" w:hAnsi="Arial Narrow" w:cs="Arial"/>
          <w:sz w:val="20"/>
          <w:shd w:val="clear" w:color="auto" w:fill="FFFFFF"/>
        </w:rPr>
        <w:t>Uradni list RS, št. 163/22</w:t>
      </w:r>
      <w:r w:rsidRPr="007472F3">
        <w:rPr>
          <w:rFonts w:ascii="Arial Narrow" w:hAnsi="Arial Narrow" w:cs="Calibri"/>
          <w:sz w:val="20"/>
          <w:szCs w:val="22"/>
        </w:rPr>
        <w:t xml:space="preserve">) ter drugo zadevno področno zakonodajo kot tudi skladno z Uredbo (EU) 2016/679 o varstvu posameznikov pri obdelavi osebnih podatkov. </w:t>
      </w:r>
    </w:p>
    <w:p w14:paraId="7DCD7548" w14:textId="28D04F65" w:rsidR="00ED4B80" w:rsidRPr="006243D2" w:rsidRDefault="00ED4B80" w:rsidP="006243D2">
      <w:pPr>
        <w:spacing w:line="276" w:lineRule="auto"/>
        <w:rPr>
          <w:rFonts w:ascii="Arial" w:hAnsi="Arial" w:cs="Arial"/>
          <w:sz w:val="20"/>
        </w:rPr>
      </w:pPr>
    </w:p>
    <w:sectPr w:rsidR="00ED4B80" w:rsidRPr="006243D2" w:rsidSect="00D6073B">
      <w:headerReference w:type="default" r:id="rId9"/>
      <w:footerReference w:type="default" r:id="rId10"/>
      <w:headerReference w:type="first" r:id="rId11"/>
      <w:footerReference w:type="first" r:id="rId12"/>
      <w:footnotePr>
        <w:numFmt w:val="lowerLetter"/>
      </w:footnotePr>
      <w:endnotePr>
        <w:numFmt w:val="lowerLetter"/>
      </w:endnotePr>
      <w:pgSz w:w="11907" w:h="16840" w:code="9"/>
      <w:pgMar w:top="818" w:right="1701" w:bottom="1440" w:left="1705" w:header="539" w:footer="5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6C47" w14:textId="77777777" w:rsidR="006E4F2E" w:rsidRPr="007472F3" w:rsidRDefault="006E4F2E">
      <w:r w:rsidRPr="007472F3">
        <w:separator/>
      </w:r>
    </w:p>
  </w:endnote>
  <w:endnote w:type="continuationSeparator" w:id="0">
    <w:p w14:paraId="0A3BFFA7" w14:textId="77777777" w:rsidR="006E4F2E" w:rsidRPr="007472F3" w:rsidRDefault="006E4F2E">
      <w:r w:rsidRPr="007472F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C993" w14:textId="77777777" w:rsidR="00C32152" w:rsidRPr="007472F3" w:rsidRDefault="00C32152">
    <w:pPr>
      <w:pStyle w:val="Noga"/>
      <w:jc w:val="right"/>
      <w:rPr>
        <w:rFonts w:ascii="Arial" w:hAnsi="Arial" w:cs="Arial"/>
        <w:color w:val="262626"/>
        <w:sz w:val="22"/>
        <w:szCs w:val="22"/>
      </w:rPr>
    </w:pPr>
    <w:r w:rsidRPr="007472F3">
      <w:rPr>
        <w:rFonts w:ascii="Arial" w:hAnsi="Arial" w:cs="Arial"/>
        <w:color w:val="262626"/>
        <w:sz w:val="22"/>
        <w:szCs w:val="22"/>
      </w:rPr>
      <w:fldChar w:fldCharType="begin"/>
    </w:r>
    <w:r w:rsidRPr="007472F3">
      <w:rPr>
        <w:rFonts w:ascii="Arial" w:hAnsi="Arial" w:cs="Arial"/>
        <w:color w:val="262626"/>
        <w:sz w:val="22"/>
        <w:szCs w:val="22"/>
      </w:rPr>
      <w:instrText xml:space="preserve"> PAGE   \* MERGEFORMAT </w:instrText>
    </w:r>
    <w:r w:rsidRPr="007472F3">
      <w:rPr>
        <w:rFonts w:ascii="Arial" w:hAnsi="Arial" w:cs="Arial"/>
        <w:color w:val="262626"/>
        <w:sz w:val="22"/>
        <w:szCs w:val="22"/>
      </w:rPr>
      <w:fldChar w:fldCharType="separate"/>
    </w:r>
    <w:r w:rsidR="00357697" w:rsidRPr="007472F3">
      <w:rPr>
        <w:rFonts w:ascii="Arial" w:hAnsi="Arial" w:cs="Arial"/>
        <w:color w:val="262626"/>
        <w:sz w:val="22"/>
        <w:szCs w:val="22"/>
      </w:rPr>
      <w:t>2</w:t>
    </w:r>
    <w:r w:rsidRPr="007472F3">
      <w:rPr>
        <w:rFonts w:ascii="Arial" w:hAnsi="Arial" w:cs="Arial"/>
        <w:color w:val="262626"/>
        <w:sz w:val="22"/>
        <w:szCs w:val="22"/>
      </w:rPr>
      <w:fldChar w:fldCharType="end"/>
    </w:r>
  </w:p>
  <w:p w14:paraId="454AE0B2" w14:textId="77777777" w:rsidR="00C32152" w:rsidRPr="007472F3" w:rsidRDefault="00C321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2560" w14:textId="77777777" w:rsidR="004C27AD" w:rsidRPr="007472F3" w:rsidRDefault="004C27AD" w:rsidP="004C27AD">
    <w:pPr>
      <w:pStyle w:val="Noga"/>
      <w:pBdr>
        <w:top w:val="outset" w:sz="6" w:space="1" w:color="auto"/>
      </w:pBdr>
      <w:tabs>
        <w:tab w:val="left" w:pos="2730"/>
      </w:tabs>
      <w:jc w:val="center"/>
      <w:rPr>
        <w:rFonts w:ascii="Garamond" w:hAnsi="Garamond" w:cstheme="minorHAnsi"/>
        <w:sz w:val="18"/>
        <w:szCs w:val="18"/>
      </w:rPr>
    </w:pPr>
    <w:r w:rsidRPr="007472F3">
      <w:rPr>
        <w:rFonts w:ascii="Garamond" w:hAnsi="Garamond" w:cstheme="minorHAnsi"/>
        <w:sz w:val="18"/>
        <w:szCs w:val="18"/>
      </w:rPr>
      <w:t xml:space="preserve">Podlehnik 9, 2286 Podlehnik, Slovenija, tel.: 02 788 40 60, </w:t>
    </w:r>
    <w:proofErr w:type="spellStart"/>
    <w:r w:rsidRPr="007472F3">
      <w:rPr>
        <w:rFonts w:ascii="Garamond" w:hAnsi="Garamond" w:cstheme="minorHAnsi"/>
        <w:sz w:val="18"/>
        <w:szCs w:val="18"/>
      </w:rPr>
      <w:t>fax</w:t>
    </w:r>
    <w:proofErr w:type="spellEnd"/>
    <w:r w:rsidRPr="007472F3">
      <w:rPr>
        <w:rFonts w:ascii="Garamond" w:hAnsi="Garamond" w:cstheme="minorHAnsi"/>
        <w:sz w:val="18"/>
        <w:szCs w:val="18"/>
      </w:rPr>
      <w:t>: 02 788 40 65,</w:t>
    </w:r>
    <w:r w:rsidRPr="007472F3">
      <w:rPr>
        <w:rFonts w:ascii="Garamond" w:hAnsi="Garamond" w:cstheme="minorHAnsi"/>
        <w:color w:val="2E74B5" w:themeColor="accent1" w:themeShade="BF"/>
        <w:sz w:val="18"/>
        <w:szCs w:val="18"/>
      </w:rPr>
      <w:t xml:space="preserve"> </w:t>
    </w:r>
    <w:r w:rsidRPr="007472F3">
      <w:rPr>
        <w:rFonts w:ascii="Garamond" w:hAnsi="Garamond" w:cstheme="minorHAnsi"/>
        <w:sz w:val="18"/>
        <w:szCs w:val="18"/>
      </w:rPr>
      <w:t xml:space="preserve">e-naslov: </w:t>
    </w:r>
    <w:hyperlink r:id="rId1" w:history="1">
      <w:r w:rsidRPr="007472F3">
        <w:rPr>
          <w:rStyle w:val="Hiperpovezava"/>
          <w:rFonts w:ascii="Garamond" w:hAnsi="Garamond" w:cstheme="minorHAnsi"/>
          <w:sz w:val="18"/>
          <w:szCs w:val="18"/>
        </w:rPr>
        <w:t>obcina.podlehnik@podlehnik.si</w:t>
      </w:r>
    </w:hyperlink>
    <w:r w:rsidRPr="007472F3">
      <w:rPr>
        <w:rFonts w:ascii="Garamond" w:hAnsi="Garamond" w:cstheme="minorHAnsi"/>
        <w:color w:val="000000" w:themeColor="text1"/>
        <w:sz w:val="18"/>
        <w:szCs w:val="18"/>
        <w:u w:val="single"/>
      </w:rPr>
      <w:t xml:space="preserve">, </w:t>
    </w:r>
    <w:hyperlink r:id="rId2" w:history="1">
      <w:r w:rsidRPr="007472F3">
        <w:rPr>
          <w:rStyle w:val="Hiperpovezava"/>
          <w:rFonts w:ascii="Garamond" w:hAnsi="Garamond" w:cstheme="minorHAnsi"/>
          <w:bCs/>
          <w:sz w:val="18"/>
          <w:szCs w:val="18"/>
        </w:rPr>
        <w:t>www.podlehnik.si</w:t>
      </w:r>
    </w:hyperlink>
    <w:r w:rsidRPr="007472F3">
      <w:rPr>
        <w:rFonts w:ascii="Garamond" w:hAnsi="Garamond" w:cstheme="minorHAnsi"/>
        <w:bCs/>
        <w:color w:val="000000" w:themeColor="text1"/>
        <w:sz w:val="18"/>
        <w:szCs w:val="18"/>
      </w:rPr>
      <w:t>,</w:t>
    </w:r>
    <w:r w:rsidRPr="007472F3">
      <w:rPr>
        <w:rFonts w:ascii="Garamond" w:hAnsi="Garamond" w:cstheme="minorHAnsi"/>
        <w:sz w:val="18"/>
        <w:szCs w:val="18"/>
      </w:rPr>
      <w:t xml:space="preserve"> ID za DDV: SI30569320, MŠ: 1358278000, TRR 0137 2010 0017 567</w:t>
    </w:r>
  </w:p>
  <w:p w14:paraId="06A74D4B" w14:textId="77777777" w:rsidR="00BF36BB" w:rsidRPr="007472F3" w:rsidRDefault="00BF36BB" w:rsidP="00A146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B119" w14:textId="77777777" w:rsidR="006E4F2E" w:rsidRPr="007472F3" w:rsidRDefault="006E4F2E">
      <w:r w:rsidRPr="007472F3">
        <w:separator/>
      </w:r>
    </w:p>
  </w:footnote>
  <w:footnote w:type="continuationSeparator" w:id="0">
    <w:p w14:paraId="29BD4DFE" w14:textId="77777777" w:rsidR="006E4F2E" w:rsidRPr="007472F3" w:rsidRDefault="006E4F2E">
      <w:r w:rsidRPr="007472F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7704" w14:textId="77777777" w:rsidR="0099209A" w:rsidRPr="007472F3" w:rsidRDefault="0099209A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635" w:type="dxa"/>
      <w:jc w:val="center"/>
      <w:tblLook w:val="04A0" w:firstRow="1" w:lastRow="0" w:firstColumn="1" w:lastColumn="0" w:noHBand="0" w:noVBand="1"/>
    </w:tblPr>
    <w:tblGrid>
      <w:gridCol w:w="6697"/>
      <w:gridCol w:w="1938"/>
    </w:tblGrid>
    <w:tr w:rsidR="00A1464B" w:rsidRPr="007472F3" w14:paraId="215EF803" w14:textId="77777777" w:rsidTr="00E46444">
      <w:trPr>
        <w:trHeight w:val="1340"/>
        <w:jc w:val="center"/>
      </w:trPr>
      <w:tc>
        <w:tcPr>
          <w:tcW w:w="6697" w:type="dxa"/>
        </w:tcPr>
        <w:p w14:paraId="27867DA5" w14:textId="77777777" w:rsidR="00A1464B" w:rsidRPr="007472F3" w:rsidRDefault="00A1464B" w:rsidP="00B01937">
          <w:r w:rsidRPr="007472F3"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D1D6D7C" wp14:editId="3CFDE053">
                    <wp:simplePos x="0" y="0"/>
                    <wp:positionH relativeFrom="column">
                      <wp:posOffset>683895</wp:posOffset>
                    </wp:positionH>
                    <wp:positionV relativeFrom="paragraph">
                      <wp:posOffset>-6985</wp:posOffset>
                    </wp:positionV>
                    <wp:extent cx="2859405" cy="685800"/>
                    <wp:effectExtent l="0" t="2540" r="0" b="0"/>
                    <wp:wrapNone/>
                    <wp:docPr id="3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59405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23CF6E" w14:textId="77777777" w:rsidR="00A1464B" w:rsidRPr="007472F3" w:rsidRDefault="00A1464B" w:rsidP="00A1464B">
                                <w:pPr>
                                  <w:rPr>
                                    <w:rStyle w:val="Naslov3Znak"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6DD9BA06" w14:textId="77777777" w:rsidR="00A1464B" w:rsidRPr="007472F3" w:rsidRDefault="00A1464B" w:rsidP="00A1464B">
                                <w:r w:rsidRPr="007472F3">
                                  <w:rPr>
                                    <w:rStyle w:val="Naslov3Znak"/>
                                    <w:sz w:val="40"/>
                                    <w:szCs w:val="40"/>
                                  </w:rPr>
                                  <w:t>OBČINA PODLEHNIK</w:t>
                                </w:r>
                              </w:p>
                              <w:p w14:paraId="54C27D2D" w14:textId="77777777" w:rsidR="00A1464B" w:rsidRPr="007472F3" w:rsidRDefault="00A1464B" w:rsidP="00A1464B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D1D6D7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53.85pt;margin-top:-.55pt;width:225.1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" filled="f" stroked="f">
                    <v:textbox>
                      <w:txbxContent>
                        <w:p w14:paraId="7923CF6E" w14:textId="77777777" w:rsidR="00A1464B" w:rsidRPr="007472F3" w:rsidRDefault="00A1464B" w:rsidP="00A1464B">
                          <w:pPr>
                            <w:rPr>
                              <w:rStyle w:val="Naslov3Znak"/>
                              <w:sz w:val="40"/>
                              <w:szCs w:val="40"/>
                            </w:rPr>
                          </w:pPr>
                        </w:p>
                        <w:p w14:paraId="6DD9BA06" w14:textId="77777777" w:rsidR="00A1464B" w:rsidRPr="007472F3" w:rsidRDefault="00A1464B" w:rsidP="00A1464B">
                          <w:r w:rsidRPr="007472F3">
                            <w:rPr>
                              <w:rStyle w:val="Naslov3Znak"/>
                              <w:sz w:val="40"/>
                              <w:szCs w:val="40"/>
                            </w:rPr>
                            <w:t>OBČINA PODLEHNIK</w:t>
                          </w:r>
                        </w:p>
                        <w:p w14:paraId="54C27D2D" w14:textId="77777777" w:rsidR="00A1464B" w:rsidRPr="007472F3" w:rsidRDefault="00A1464B" w:rsidP="00A1464B"/>
                      </w:txbxContent>
                    </v:textbox>
                  </v:shape>
                </w:pict>
              </mc:Fallback>
            </mc:AlternateContent>
          </w:r>
          <w:r w:rsidRPr="007472F3"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293A56B" wp14:editId="253DEED6">
                    <wp:simplePos x="0" y="0"/>
                    <wp:positionH relativeFrom="column">
                      <wp:posOffset>3543300</wp:posOffset>
                    </wp:positionH>
                    <wp:positionV relativeFrom="paragraph">
                      <wp:posOffset>107315</wp:posOffset>
                    </wp:positionV>
                    <wp:extent cx="2171700" cy="571500"/>
                    <wp:effectExtent l="0" t="2540" r="0" b="0"/>
                    <wp:wrapNone/>
                    <wp:docPr id="2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0C4B1" w14:textId="77777777" w:rsidR="00A1464B" w:rsidRPr="007472F3" w:rsidRDefault="00A1464B" w:rsidP="00A1464B">
                                <w:pPr>
                                  <w:pBdr>
                                    <w:bottom w:val="threeDEmboss" w:sz="24" w:space="1" w:color="auto"/>
                                  </w:pBd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293A56B" id="Text Box 2" o:spid="_x0000_s1027" type="#_x0000_t202" style="position:absolute;margin-left:279pt;margin-top:8.45pt;width:171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" filled="f" stroked="f">
                    <v:textbox>
                      <w:txbxContent>
                        <w:p w14:paraId="4220C4B1" w14:textId="77777777" w:rsidR="00A1464B" w:rsidRPr="007472F3" w:rsidRDefault="00A1464B" w:rsidP="00A1464B">
                          <w:pPr>
                            <w:pBdr>
                              <w:bottom w:val="threeDEmboss" w:sz="24" w:space="1" w:color="auto"/>
                            </w:pBd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472F3">
            <w:drawing>
              <wp:inline distT="0" distB="0" distL="0" distR="0" wp14:anchorId="5400500C" wp14:editId="2B0BC111">
                <wp:extent cx="609600" cy="695325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dxa"/>
        </w:tcPr>
        <w:p w14:paraId="6D8EFBCE" w14:textId="77777777" w:rsidR="00A1464B" w:rsidRPr="007472F3" w:rsidRDefault="00A1464B" w:rsidP="00B01937"/>
      </w:tc>
    </w:tr>
  </w:tbl>
  <w:p w14:paraId="535D4D67" w14:textId="77777777" w:rsidR="00384C3D" w:rsidRPr="007472F3" w:rsidRDefault="00384C3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128D5AE"/>
    <w:lvl w:ilvl="0">
      <w:numFmt w:val="decimal"/>
      <w:lvlText w:val="*"/>
      <w:lvlJc w:val="left"/>
    </w:lvl>
  </w:abstractNum>
  <w:abstractNum w:abstractNumId="1" w15:restartNumberingAfterBreak="0">
    <w:nsid w:val="05966D1F"/>
    <w:multiLevelType w:val="hybridMultilevel"/>
    <w:tmpl w:val="06E6E88A"/>
    <w:lvl w:ilvl="0" w:tplc="83C6A2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5A12"/>
    <w:multiLevelType w:val="singleLevel"/>
    <w:tmpl w:val="4BA8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154C3975"/>
    <w:multiLevelType w:val="hybridMultilevel"/>
    <w:tmpl w:val="9814C72C"/>
    <w:lvl w:ilvl="0" w:tplc="D0B4463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850C2"/>
    <w:multiLevelType w:val="hybridMultilevel"/>
    <w:tmpl w:val="14127B28"/>
    <w:lvl w:ilvl="0" w:tplc="F866F9B4">
      <w:start w:val="225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F83"/>
    <w:multiLevelType w:val="hybridMultilevel"/>
    <w:tmpl w:val="18BE8282"/>
    <w:lvl w:ilvl="0" w:tplc="9B22F58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C2071"/>
    <w:multiLevelType w:val="hybridMultilevel"/>
    <w:tmpl w:val="E2021DDC"/>
    <w:lvl w:ilvl="0" w:tplc="9F866108">
      <w:start w:val="225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863D51"/>
    <w:multiLevelType w:val="hybridMultilevel"/>
    <w:tmpl w:val="FBEE83F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95E45"/>
    <w:multiLevelType w:val="hybridMultilevel"/>
    <w:tmpl w:val="A156F6C0"/>
    <w:lvl w:ilvl="0" w:tplc="C5166C1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B07A9"/>
    <w:multiLevelType w:val="hybridMultilevel"/>
    <w:tmpl w:val="076E522A"/>
    <w:lvl w:ilvl="0" w:tplc="A5EA96F6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49090F"/>
    <w:multiLevelType w:val="hybridMultilevel"/>
    <w:tmpl w:val="531A9CEA"/>
    <w:lvl w:ilvl="0" w:tplc="EB1ADB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05EC"/>
    <w:multiLevelType w:val="hybridMultilevel"/>
    <w:tmpl w:val="D62049A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B51A9"/>
    <w:multiLevelType w:val="hybridMultilevel"/>
    <w:tmpl w:val="85A470B0"/>
    <w:lvl w:ilvl="0" w:tplc="ABBCE6EC">
      <w:start w:val="22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91627"/>
    <w:multiLevelType w:val="hybridMultilevel"/>
    <w:tmpl w:val="1890B29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14093"/>
    <w:multiLevelType w:val="hybridMultilevel"/>
    <w:tmpl w:val="15BE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11E59"/>
    <w:multiLevelType w:val="hybridMultilevel"/>
    <w:tmpl w:val="B66E1DA0"/>
    <w:lvl w:ilvl="0" w:tplc="A6B051FC">
      <w:start w:val="22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DF3AF5"/>
    <w:multiLevelType w:val="hybridMultilevel"/>
    <w:tmpl w:val="EF1A5C68"/>
    <w:lvl w:ilvl="0" w:tplc="EB1ADB1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564B"/>
    <w:multiLevelType w:val="hybridMultilevel"/>
    <w:tmpl w:val="05B077BC"/>
    <w:lvl w:ilvl="0" w:tplc="4388288C">
      <w:start w:val="22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2B16"/>
    <w:multiLevelType w:val="hybridMultilevel"/>
    <w:tmpl w:val="6EBA3374"/>
    <w:lvl w:ilvl="0" w:tplc="EB1ADB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135D3"/>
    <w:multiLevelType w:val="hybridMultilevel"/>
    <w:tmpl w:val="595458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14650"/>
    <w:multiLevelType w:val="hybridMultilevel"/>
    <w:tmpl w:val="F5B01234"/>
    <w:lvl w:ilvl="0" w:tplc="EB1ADB12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7F8045E"/>
    <w:multiLevelType w:val="hybridMultilevel"/>
    <w:tmpl w:val="88EC6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E17795"/>
    <w:multiLevelType w:val="hybridMultilevel"/>
    <w:tmpl w:val="E8466AC2"/>
    <w:lvl w:ilvl="0" w:tplc="06264B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7D3678"/>
    <w:multiLevelType w:val="hybridMultilevel"/>
    <w:tmpl w:val="357C6896"/>
    <w:lvl w:ilvl="0" w:tplc="2AF2D84A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27F74"/>
    <w:multiLevelType w:val="hybridMultilevel"/>
    <w:tmpl w:val="FD90052C"/>
    <w:lvl w:ilvl="0" w:tplc="E348018E">
      <w:start w:val="3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2427F"/>
    <w:multiLevelType w:val="hybridMultilevel"/>
    <w:tmpl w:val="35D200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575DB"/>
    <w:multiLevelType w:val="hybridMultilevel"/>
    <w:tmpl w:val="6AB4D26C"/>
    <w:lvl w:ilvl="0" w:tplc="D0B4463E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304A2"/>
    <w:multiLevelType w:val="hybridMultilevel"/>
    <w:tmpl w:val="BECE8306"/>
    <w:lvl w:ilvl="0" w:tplc="3FD058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9B009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94C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870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0E56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587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C4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082D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C4D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676C5E"/>
    <w:multiLevelType w:val="hybridMultilevel"/>
    <w:tmpl w:val="1DB4CC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932273">
    <w:abstractNumId w:val="7"/>
  </w:num>
  <w:num w:numId="2" w16cid:durableId="1891572189">
    <w:abstractNumId w:val="1"/>
  </w:num>
  <w:num w:numId="3" w16cid:durableId="1721173812">
    <w:abstractNumId w:val="20"/>
  </w:num>
  <w:num w:numId="4" w16cid:durableId="178549485">
    <w:abstractNumId w:val="16"/>
  </w:num>
  <w:num w:numId="5" w16cid:durableId="1177814340">
    <w:abstractNumId w:val="10"/>
  </w:num>
  <w:num w:numId="6" w16cid:durableId="1663653839">
    <w:abstractNumId w:val="18"/>
  </w:num>
  <w:num w:numId="7" w16cid:durableId="1345130898">
    <w:abstractNumId w:val="5"/>
  </w:num>
  <w:num w:numId="8" w16cid:durableId="721900460">
    <w:abstractNumId w:val="9"/>
  </w:num>
  <w:num w:numId="9" w16cid:durableId="1241526171">
    <w:abstractNumId w:val="19"/>
  </w:num>
  <w:num w:numId="10" w16cid:durableId="13263319">
    <w:abstractNumId w:val="8"/>
  </w:num>
  <w:num w:numId="11" w16cid:durableId="1166241254">
    <w:abstractNumId w:val="14"/>
  </w:num>
  <w:num w:numId="12" w16cid:durableId="1138842566">
    <w:abstractNumId w:val="3"/>
  </w:num>
  <w:num w:numId="13" w16cid:durableId="486288076">
    <w:abstractNumId w:val="28"/>
  </w:num>
  <w:num w:numId="14" w16cid:durableId="883641072">
    <w:abstractNumId w:val="26"/>
  </w:num>
  <w:num w:numId="15" w16cid:durableId="2067949904">
    <w:abstractNumId w:val="23"/>
  </w:num>
  <w:num w:numId="16" w16cid:durableId="1656296844">
    <w:abstractNumId w:val="25"/>
  </w:num>
  <w:num w:numId="17" w16cid:durableId="1904216482">
    <w:abstractNumId w:val="11"/>
  </w:num>
  <w:num w:numId="18" w16cid:durableId="1574268385">
    <w:abstractNumId w:val="27"/>
  </w:num>
  <w:num w:numId="19" w16cid:durableId="548617474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20" w16cid:durableId="1073622469">
    <w:abstractNumId w:val="21"/>
  </w:num>
  <w:num w:numId="21" w16cid:durableId="56057049">
    <w:abstractNumId w:val="4"/>
  </w:num>
  <w:num w:numId="22" w16cid:durableId="929431597">
    <w:abstractNumId w:val="15"/>
  </w:num>
  <w:num w:numId="23" w16cid:durableId="1457483191">
    <w:abstractNumId w:val="24"/>
  </w:num>
  <w:num w:numId="24" w16cid:durableId="1442798981">
    <w:abstractNumId w:val="6"/>
  </w:num>
  <w:num w:numId="25" w16cid:durableId="971788301">
    <w:abstractNumId w:val="17"/>
  </w:num>
  <w:num w:numId="26" w16cid:durableId="1552615567">
    <w:abstractNumId w:val="12"/>
  </w:num>
  <w:num w:numId="27" w16cid:durableId="1374967577">
    <w:abstractNumId w:val="2"/>
  </w:num>
  <w:num w:numId="28" w16cid:durableId="293414409">
    <w:abstractNumId w:val="13"/>
  </w:num>
  <w:num w:numId="29" w16cid:durableId="4611961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E55"/>
    <w:rsid w:val="00004F0F"/>
    <w:rsid w:val="00011B5A"/>
    <w:rsid w:val="000178B0"/>
    <w:rsid w:val="00017E49"/>
    <w:rsid w:val="0002679F"/>
    <w:rsid w:val="00027012"/>
    <w:rsid w:val="00044C75"/>
    <w:rsid w:val="00047C74"/>
    <w:rsid w:val="0006776E"/>
    <w:rsid w:val="00091507"/>
    <w:rsid w:val="00092151"/>
    <w:rsid w:val="00094A4F"/>
    <w:rsid w:val="0009524A"/>
    <w:rsid w:val="000956B3"/>
    <w:rsid w:val="00097B89"/>
    <w:rsid w:val="000A32A1"/>
    <w:rsid w:val="000B1C7F"/>
    <w:rsid w:val="000B3A5C"/>
    <w:rsid w:val="000B4B77"/>
    <w:rsid w:val="000C3FA7"/>
    <w:rsid w:val="000C59F1"/>
    <w:rsid w:val="000E0F7A"/>
    <w:rsid w:val="000F5DF4"/>
    <w:rsid w:val="001039AE"/>
    <w:rsid w:val="00111E7D"/>
    <w:rsid w:val="0011306F"/>
    <w:rsid w:val="001258E0"/>
    <w:rsid w:val="00125C2E"/>
    <w:rsid w:val="0013471E"/>
    <w:rsid w:val="00143DD5"/>
    <w:rsid w:val="00147BA9"/>
    <w:rsid w:val="001531A0"/>
    <w:rsid w:val="00171C15"/>
    <w:rsid w:val="0017214E"/>
    <w:rsid w:val="00172C26"/>
    <w:rsid w:val="00184A18"/>
    <w:rsid w:val="00186AD7"/>
    <w:rsid w:val="00192E2E"/>
    <w:rsid w:val="00193ED9"/>
    <w:rsid w:val="00196DDC"/>
    <w:rsid w:val="001A09CC"/>
    <w:rsid w:val="001A24EF"/>
    <w:rsid w:val="001A3798"/>
    <w:rsid w:val="001A4DED"/>
    <w:rsid w:val="001B7CAD"/>
    <w:rsid w:val="001C5D14"/>
    <w:rsid w:val="001D2A04"/>
    <w:rsid w:val="001D6006"/>
    <w:rsid w:val="001E57F3"/>
    <w:rsid w:val="001E6E0B"/>
    <w:rsid w:val="001E6F6F"/>
    <w:rsid w:val="001F1554"/>
    <w:rsid w:val="001F7FFE"/>
    <w:rsid w:val="00200884"/>
    <w:rsid w:val="0020775C"/>
    <w:rsid w:val="00224C65"/>
    <w:rsid w:val="002372BA"/>
    <w:rsid w:val="00245D31"/>
    <w:rsid w:val="00250EF7"/>
    <w:rsid w:val="002579CB"/>
    <w:rsid w:val="00285BCF"/>
    <w:rsid w:val="0028793A"/>
    <w:rsid w:val="00290B09"/>
    <w:rsid w:val="002A5F37"/>
    <w:rsid w:val="002B4D32"/>
    <w:rsid w:val="002C07AE"/>
    <w:rsid w:val="002D3378"/>
    <w:rsid w:val="002E17E8"/>
    <w:rsid w:val="002E34A3"/>
    <w:rsid w:val="002E4D73"/>
    <w:rsid w:val="003040EE"/>
    <w:rsid w:val="0030671D"/>
    <w:rsid w:val="0031218E"/>
    <w:rsid w:val="003130DF"/>
    <w:rsid w:val="0031406F"/>
    <w:rsid w:val="00336A61"/>
    <w:rsid w:val="00345E8B"/>
    <w:rsid w:val="0035317E"/>
    <w:rsid w:val="00357697"/>
    <w:rsid w:val="0035785C"/>
    <w:rsid w:val="0036238D"/>
    <w:rsid w:val="00362B91"/>
    <w:rsid w:val="00364D98"/>
    <w:rsid w:val="00367BD6"/>
    <w:rsid w:val="003810EC"/>
    <w:rsid w:val="00381D57"/>
    <w:rsid w:val="00384C3D"/>
    <w:rsid w:val="00386670"/>
    <w:rsid w:val="00390508"/>
    <w:rsid w:val="003909E6"/>
    <w:rsid w:val="00397159"/>
    <w:rsid w:val="003A07D6"/>
    <w:rsid w:val="003A7CBD"/>
    <w:rsid w:val="003C197E"/>
    <w:rsid w:val="003C6AE2"/>
    <w:rsid w:val="003E3E55"/>
    <w:rsid w:val="003E54B4"/>
    <w:rsid w:val="003E6829"/>
    <w:rsid w:val="003F292E"/>
    <w:rsid w:val="003F3C9C"/>
    <w:rsid w:val="00405FDF"/>
    <w:rsid w:val="00410B60"/>
    <w:rsid w:val="00414641"/>
    <w:rsid w:val="00417659"/>
    <w:rsid w:val="00423537"/>
    <w:rsid w:val="004239B4"/>
    <w:rsid w:val="00440E05"/>
    <w:rsid w:val="0044222D"/>
    <w:rsid w:val="0044269A"/>
    <w:rsid w:val="00460BF9"/>
    <w:rsid w:val="0046237F"/>
    <w:rsid w:val="0047309C"/>
    <w:rsid w:val="00473EFA"/>
    <w:rsid w:val="00475662"/>
    <w:rsid w:val="00480A06"/>
    <w:rsid w:val="004874D7"/>
    <w:rsid w:val="00491F5B"/>
    <w:rsid w:val="004A12DF"/>
    <w:rsid w:val="004A1D2E"/>
    <w:rsid w:val="004A6BB9"/>
    <w:rsid w:val="004B1894"/>
    <w:rsid w:val="004B4702"/>
    <w:rsid w:val="004B4772"/>
    <w:rsid w:val="004B4C59"/>
    <w:rsid w:val="004C2306"/>
    <w:rsid w:val="004C27AD"/>
    <w:rsid w:val="004E07C4"/>
    <w:rsid w:val="004E3A09"/>
    <w:rsid w:val="004F5901"/>
    <w:rsid w:val="00501DCD"/>
    <w:rsid w:val="00505027"/>
    <w:rsid w:val="00507A7C"/>
    <w:rsid w:val="00535AEA"/>
    <w:rsid w:val="0054394A"/>
    <w:rsid w:val="0054752B"/>
    <w:rsid w:val="00553E7E"/>
    <w:rsid w:val="00566D9B"/>
    <w:rsid w:val="00577F66"/>
    <w:rsid w:val="00591414"/>
    <w:rsid w:val="00597593"/>
    <w:rsid w:val="005A20B3"/>
    <w:rsid w:val="005A736C"/>
    <w:rsid w:val="005C0641"/>
    <w:rsid w:val="005C6C64"/>
    <w:rsid w:val="005D50F3"/>
    <w:rsid w:val="00600B7A"/>
    <w:rsid w:val="00615108"/>
    <w:rsid w:val="006232D3"/>
    <w:rsid w:val="006243D2"/>
    <w:rsid w:val="00626003"/>
    <w:rsid w:val="006324C1"/>
    <w:rsid w:val="00640218"/>
    <w:rsid w:val="00645EBD"/>
    <w:rsid w:val="00646BC5"/>
    <w:rsid w:val="00652006"/>
    <w:rsid w:val="0066366A"/>
    <w:rsid w:val="0067087C"/>
    <w:rsid w:val="00690B91"/>
    <w:rsid w:val="006A05AE"/>
    <w:rsid w:val="006A101A"/>
    <w:rsid w:val="006A7C5E"/>
    <w:rsid w:val="006B24F9"/>
    <w:rsid w:val="006C457E"/>
    <w:rsid w:val="006D54B3"/>
    <w:rsid w:val="006D749F"/>
    <w:rsid w:val="006E4F2E"/>
    <w:rsid w:val="006E686A"/>
    <w:rsid w:val="006F2333"/>
    <w:rsid w:val="006F4833"/>
    <w:rsid w:val="007077D0"/>
    <w:rsid w:val="00716E8B"/>
    <w:rsid w:val="007226D1"/>
    <w:rsid w:val="00722CF4"/>
    <w:rsid w:val="0072455A"/>
    <w:rsid w:val="00726F00"/>
    <w:rsid w:val="007313B7"/>
    <w:rsid w:val="007463F4"/>
    <w:rsid w:val="007472F3"/>
    <w:rsid w:val="00752BD7"/>
    <w:rsid w:val="00757CE2"/>
    <w:rsid w:val="00766A9C"/>
    <w:rsid w:val="00775C43"/>
    <w:rsid w:val="00777FF8"/>
    <w:rsid w:val="00783BC5"/>
    <w:rsid w:val="0079234D"/>
    <w:rsid w:val="007939EB"/>
    <w:rsid w:val="0079548A"/>
    <w:rsid w:val="007A4B38"/>
    <w:rsid w:val="007B18F3"/>
    <w:rsid w:val="007B37CB"/>
    <w:rsid w:val="007B7563"/>
    <w:rsid w:val="007C3015"/>
    <w:rsid w:val="007C54DD"/>
    <w:rsid w:val="007C5E60"/>
    <w:rsid w:val="007C626F"/>
    <w:rsid w:val="007D7D5F"/>
    <w:rsid w:val="007E3E13"/>
    <w:rsid w:val="0080139C"/>
    <w:rsid w:val="008204A4"/>
    <w:rsid w:val="00823EDB"/>
    <w:rsid w:val="00826D77"/>
    <w:rsid w:val="00826F31"/>
    <w:rsid w:val="00834F36"/>
    <w:rsid w:val="00841E12"/>
    <w:rsid w:val="00855E95"/>
    <w:rsid w:val="00892AC7"/>
    <w:rsid w:val="00896F67"/>
    <w:rsid w:val="00897D65"/>
    <w:rsid w:val="008B1B47"/>
    <w:rsid w:val="008B264C"/>
    <w:rsid w:val="008B71A2"/>
    <w:rsid w:val="008C2C78"/>
    <w:rsid w:val="008C5257"/>
    <w:rsid w:val="008D470E"/>
    <w:rsid w:val="008D7E4E"/>
    <w:rsid w:val="008E4174"/>
    <w:rsid w:val="008E7B7F"/>
    <w:rsid w:val="008F4E40"/>
    <w:rsid w:val="008F7786"/>
    <w:rsid w:val="00912D7D"/>
    <w:rsid w:val="00921473"/>
    <w:rsid w:val="00926975"/>
    <w:rsid w:val="009369F8"/>
    <w:rsid w:val="0095714E"/>
    <w:rsid w:val="00960856"/>
    <w:rsid w:val="0096449B"/>
    <w:rsid w:val="00966EE2"/>
    <w:rsid w:val="00970B9F"/>
    <w:rsid w:val="009729D0"/>
    <w:rsid w:val="00972D48"/>
    <w:rsid w:val="00977728"/>
    <w:rsid w:val="00980A3F"/>
    <w:rsid w:val="00982351"/>
    <w:rsid w:val="00985E78"/>
    <w:rsid w:val="00987D04"/>
    <w:rsid w:val="0099209A"/>
    <w:rsid w:val="009A6BAD"/>
    <w:rsid w:val="009B3C5C"/>
    <w:rsid w:val="009C0EFD"/>
    <w:rsid w:val="009D2A79"/>
    <w:rsid w:val="009D2D65"/>
    <w:rsid w:val="009D5265"/>
    <w:rsid w:val="009E48A9"/>
    <w:rsid w:val="00A00A97"/>
    <w:rsid w:val="00A0512F"/>
    <w:rsid w:val="00A1464B"/>
    <w:rsid w:val="00A23ED7"/>
    <w:rsid w:val="00A34530"/>
    <w:rsid w:val="00A51506"/>
    <w:rsid w:val="00A6679E"/>
    <w:rsid w:val="00A7700C"/>
    <w:rsid w:val="00A778CA"/>
    <w:rsid w:val="00A81CF4"/>
    <w:rsid w:val="00A83CBD"/>
    <w:rsid w:val="00A86E49"/>
    <w:rsid w:val="00A906D2"/>
    <w:rsid w:val="00A91C32"/>
    <w:rsid w:val="00A96CCB"/>
    <w:rsid w:val="00AB0539"/>
    <w:rsid w:val="00AB07DE"/>
    <w:rsid w:val="00AB3DA3"/>
    <w:rsid w:val="00AB7AA3"/>
    <w:rsid w:val="00AC1EF4"/>
    <w:rsid w:val="00AC72A6"/>
    <w:rsid w:val="00AD0B8D"/>
    <w:rsid w:val="00AE18CD"/>
    <w:rsid w:val="00AE4419"/>
    <w:rsid w:val="00AF592D"/>
    <w:rsid w:val="00AF6302"/>
    <w:rsid w:val="00AF7C68"/>
    <w:rsid w:val="00B00A28"/>
    <w:rsid w:val="00B05A9B"/>
    <w:rsid w:val="00B26B66"/>
    <w:rsid w:val="00B3708A"/>
    <w:rsid w:val="00B40698"/>
    <w:rsid w:val="00B4474B"/>
    <w:rsid w:val="00B4755F"/>
    <w:rsid w:val="00B61B89"/>
    <w:rsid w:val="00B6259D"/>
    <w:rsid w:val="00B6613B"/>
    <w:rsid w:val="00B712CE"/>
    <w:rsid w:val="00B83AB1"/>
    <w:rsid w:val="00B83C28"/>
    <w:rsid w:val="00B8630E"/>
    <w:rsid w:val="00B868E3"/>
    <w:rsid w:val="00B8775F"/>
    <w:rsid w:val="00B916EB"/>
    <w:rsid w:val="00BB63CF"/>
    <w:rsid w:val="00BC32A7"/>
    <w:rsid w:val="00BD3976"/>
    <w:rsid w:val="00BD5701"/>
    <w:rsid w:val="00BD5706"/>
    <w:rsid w:val="00BD6D30"/>
    <w:rsid w:val="00BE128B"/>
    <w:rsid w:val="00BE5970"/>
    <w:rsid w:val="00BF36BB"/>
    <w:rsid w:val="00BF3910"/>
    <w:rsid w:val="00BF4940"/>
    <w:rsid w:val="00C06087"/>
    <w:rsid w:val="00C07366"/>
    <w:rsid w:val="00C15290"/>
    <w:rsid w:val="00C32152"/>
    <w:rsid w:val="00C46516"/>
    <w:rsid w:val="00C545A7"/>
    <w:rsid w:val="00C723EB"/>
    <w:rsid w:val="00C85554"/>
    <w:rsid w:val="00C8564C"/>
    <w:rsid w:val="00CA586B"/>
    <w:rsid w:val="00CA6033"/>
    <w:rsid w:val="00CA63B8"/>
    <w:rsid w:val="00CC0714"/>
    <w:rsid w:val="00CC2B5E"/>
    <w:rsid w:val="00CC6693"/>
    <w:rsid w:val="00CD01A5"/>
    <w:rsid w:val="00CD369F"/>
    <w:rsid w:val="00CE4FDC"/>
    <w:rsid w:val="00CF4C98"/>
    <w:rsid w:val="00D02C3C"/>
    <w:rsid w:val="00D063BF"/>
    <w:rsid w:val="00D14540"/>
    <w:rsid w:val="00D27665"/>
    <w:rsid w:val="00D31280"/>
    <w:rsid w:val="00D40526"/>
    <w:rsid w:val="00D500EE"/>
    <w:rsid w:val="00D52983"/>
    <w:rsid w:val="00D6073B"/>
    <w:rsid w:val="00D67AFC"/>
    <w:rsid w:val="00D7098C"/>
    <w:rsid w:val="00D75519"/>
    <w:rsid w:val="00D84115"/>
    <w:rsid w:val="00DA30A7"/>
    <w:rsid w:val="00DB3E81"/>
    <w:rsid w:val="00DC2FBA"/>
    <w:rsid w:val="00DC68FB"/>
    <w:rsid w:val="00DD2183"/>
    <w:rsid w:val="00DD5096"/>
    <w:rsid w:val="00DF1FD6"/>
    <w:rsid w:val="00DF3875"/>
    <w:rsid w:val="00DF4D19"/>
    <w:rsid w:val="00E10B1E"/>
    <w:rsid w:val="00E1641C"/>
    <w:rsid w:val="00E266D4"/>
    <w:rsid w:val="00E306F3"/>
    <w:rsid w:val="00E55DDC"/>
    <w:rsid w:val="00E66556"/>
    <w:rsid w:val="00E66CC2"/>
    <w:rsid w:val="00E66D66"/>
    <w:rsid w:val="00E76D6B"/>
    <w:rsid w:val="00E7789C"/>
    <w:rsid w:val="00E92F0C"/>
    <w:rsid w:val="00E96037"/>
    <w:rsid w:val="00EA4E6B"/>
    <w:rsid w:val="00EA59CF"/>
    <w:rsid w:val="00EA6449"/>
    <w:rsid w:val="00EB0B27"/>
    <w:rsid w:val="00EC1EBB"/>
    <w:rsid w:val="00EC26A0"/>
    <w:rsid w:val="00EC3FF7"/>
    <w:rsid w:val="00ED3773"/>
    <w:rsid w:val="00ED4B80"/>
    <w:rsid w:val="00ED4E59"/>
    <w:rsid w:val="00ED67EE"/>
    <w:rsid w:val="00EE1232"/>
    <w:rsid w:val="00EE5753"/>
    <w:rsid w:val="00EF1763"/>
    <w:rsid w:val="00EF5B81"/>
    <w:rsid w:val="00EF7CDE"/>
    <w:rsid w:val="00F11FCA"/>
    <w:rsid w:val="00F14F8E"/>
    <w:rsid w:val="00F23AA4"/>
    <w:rsid w:val="00F34232"/>
    <w:rsid w:val="00F3465E"/>
    <w:rsid w:val="00F40FA7"/>
    <w:rsid w:val="00F41AFC"/>
    <w:rsid w:val="00F4658C"/>
    <w:rsid w:val="00F6671E"/>
    <w:rsid w:val="00F810FB"/>
    <w:rsid w:val="00F85769"/>
    <w:rsid w:val="00F85D37"/>
    <w:rsid w:val="00F9004E"/>
    <w:rsid w:val="00FC7768"/>
    <w:rsid w:val="00FD411D"/>
    <w:rsid w:val="00FE463B"/>
    <w:rsid w:val="00FE4B2C"/>
    <w:rsid w:val="00FE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520B69C"/>
  <w15:docId w15:val="{A68660AC-68EF-4D52-9406-1C0D6B50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F3C9C"/>
    <w:rPr>
      <w:sz w:val="24"/>
    </w:rPr>
  </w:style>
  <w:style w:type="paragraph" w:styleId="Naslov3">
    <w:name w:val="heading 3"/>
    <w:basedOn w:val="Navaden"/>
    <w:next w:val="Navaden"/>
    <w:link w:val="Naslov3Znak"/>
    <w:qFormat/>
    <w:rsid w:val="00A146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customStyle="1" w:styleId="a">
    <w:name w:val="_"/>
    <w:basedOn w:val="Navaden"/>
    <w:next w:val="Glava"/>
    <w:pPr>
      <w:widowControl w:val="0"/>
    </w:pPr>
  </w:style>
  <w:style w:type="paragraph" w:customStyle="1" w:styleId="a0">
    <w:name w:val="_"/>
    <w:basedOn w:val="Navaden"/>
    <w:next w:val="Glav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1">
    <w:name w:val="_"/>
    <w:basedOn w:val="Navaden"/>
    <w:next w:val="Glav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a2">
    <w:name w:val="_"/>
    <w:basedOn w:val="Navaden"/>
    <w:next w:val="Glav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a3">
    <w:name w:val="_"/>
    <w:basedOn w:val="Navaden"/>
    <w:next w:val="Glav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a4">
    <w:name w:val="_"/>
    <w:basedOn w:val="Navaden"/>
    <w:next w:val="Glav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a5">
    <w:name w:val="_"/>
    <w:basedOn w:val="Navaden"/>
    <w:next w:val="Glav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a6">
    <w:name w:val="_"/>
    <w:basedOn w:val="Navaden"/>
    <w:next w:val="Glav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a7">
    <w:name w:val="_"/>
    <w:basedOn w:val="Navaden"/>
    <w:next w:val="Glava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customStyle="1" w:styleId="a8">
    <w:name w:val="_"/>
    <w:basedOn w:val="Navaden"/>
    <w:next w:val="Glava"/>
    <w:pPr>
      <w:widowControl w:val="0"/>
    </w:pPr>
  </w:style>
  <w:style w:type="paragraph" w:customStyle="1" w:styleId="a9">
    <w:name w:val="_"/>
    <w:basedOn w:val="Navaden"/>
    <w:next w:val="Glav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a">
    <w:name w:val="_"/>
    <w:basedOn w:val="Navaden"/>
    <w:next w:val="Glav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ab">
    <w:name w:val="_"/>
    <w:basedOn w:val="Navaden"/>
    <w:next w:val="Glav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ac">
    <w:name w:val="_"/>
    <w:basedOn w:val="Navaden"/>
    <w:next w:val="Glav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ad">
    <w:name w:val="_"/>
    <w:basedOn w:val="Navaden"/>
    <w:next w:val="Glav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ae">
    <w:name w:val="_"/>
    <w:basedOn w:val="Navaden"/>
    <w:next w:val="Glav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af">
    <w:name w:val="_"/>
    <w:basedOn w:val="Navaden"/>
    <w:next w:val="Glav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af0">
    <w:name w:val="_"/>
    <w:basedOn w:val="Navaden"/>
    <w:next w:val="Glava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customStyle="1" w:styleId="af1">
    <w:name w:val="_"/>
    <w:basedOn w:val="Navaden"/>
    <w:next w:val="Glava"/>
    <w:pPr>
      <w:widowControl w:val="0"/>
    </w:pPr>
  </w:style>
  <w:style w:type="paragraph" w:customStyle="1" w:styleId="af2">
    <w:name w:val="_"/>
    <w:basedOn w:val="Navaden"/>
    <w:next w:val="Glava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af3">
    <w:name w:val="_"/>
    <w:basedOn w:val="Navaden"/>
    <w:next w:val="Glava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 w:hanging="720"/>
    </w:pPr>
  </w:style>
  <w:style w:type="paragraph" w:customStyle="1" w:styleId="af4">
    <w:name w:val="_"/>
    <w:basedOn w:val="Navaden"/>
    <w:next w:val="Glava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 w:hanging="720"/>
    </w:pPr>
  </w:style>
  <w:style w:type="paragraph" w:customStyle="1" w:styleId="af5">
    <w:name w:val="_"/>
    <w:basedOn w:val="Navaden"/>
    <w:next w:val="Glava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 w:hanging="720"/>
    </w:pPr>
  </w:style>
  <w:style w:type="paragraph" w:customStyle="1" w:styleId="af6">
    <w:name w:val="_"/>
    <w:basedOn w:val="Navaden"/>
    <w:next w:val="Glava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 w:hanging="720"/>
    </w:pPr>
  </w:style>
  <w:style w:type="paragraph" w:customStyle="1" w:styleId="af7">
    <w:name w:val="_"/>
    <w:basedOn w:val="Navaden"/>
    <w:next w:val="Glava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 w:hanging="720"/>
    </w:pPr>
  </w:style>
  <w:style w:type="paragraph" w:customStyle="1" w:styleId="af8">
    <w:name w:val="_"/>
    <w:basedOn w:val="Navaden"/>
    <w:next w:val="Glava"/>
    <w:pPr>
      <w:widowControl w:val="0"/>
      <w:tabs>
        <w:tab w:val="left" w:pos="5760"/>
        <w:tab w:val="left" w:pos="6480"/>
        <w:tab w:val="left" w:pos="7200"/>
        <w:tab w:val="left" w:pos="7920"/>
      </w:tabs>
      <w:ind w:left="5760" w:hanging="720"/>
    </w:pPr>
  </w:style>
  <w:style w:type="paragraph" w:customStyle="1" w:styleId="af9">
    <w:name w:val="_"/>
    <w:basedOn w:val="Navaden"/>
    <w:next w:val="Glava"/>
    <w:pPr>
      <w:widowControl w:val="0"/>
      <w:tabs>
        <w:tab w:val="left" w:pos="6480"/>
        <w:tab w:val="left" w:pos="7200"/>
        <w:tab w:val="left" w:pos="7920"/>
      </w:tabs>
      <w:ind w:left="6480" w:hanging="720"/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sporoila">
    <w:name w:val="Message Header"/>
    <w:basedOn w:val="Telobesedila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</w:rPr>
  </w:style>
  <w:style w:type="paragraph" w:customStyle="1" w:styleId="Glavasporoila-prva">
    <w:name w:val="Glava sporočila - prva"/>
    <w:basedOn w:val="Glavasporoila"/>
    <w:next w:val="Glavasporoila"/>
  </w:style>
  <w:style w:type="character" w:customStyle="1" w:styleId="Glavasporoila-oznaka">
    <w:name w:val="Glava sporočila - oznaka"/>
    <w:rPr>
      <w:rFonts w:ascii="Arial Black" w:hAnsi="Arial Black"/>
      <w:sz w:val="18"/>
    </w:rPr>
  </w:style>
  <w:style w:type="paragraph" w:styleId="Telobesedila">
    <w:name w:val="Body Text"/>
    <w:basedOn w:val="Navaden"/>
    <w:pPr>
      <w:spacing w:after="120"/>
    </w:pPr>
  </w:style>
  <w:style w:type="character" w:styleId="Hiperpovezava">
    <w:name w:val="Hyperlink"/>
    <w:rsid w:val="00384C3D"/>
    <w:rPr>
      <w:color w:val="0000FF"/>
      <w:u w:val="single"/>
    </w:rPr>
  </w:style>
  <w:style w:type="table" w:customStyle="1" w:styleId="Tabela-mrea">
    <w:name w:val="Tabela - mreža"/>
    <w:basedOn w:val="Navadnatabela"/>
    <w:rsid w:val="00A345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lavaZnak">
    <w:name w:val="Glava Znak"/>
    <w:link w:val="Glava"/>
    <w:rsid w:val="00646BC5"/>
    <w:rPr>
      <w:sz w:val="24"/>
      <w:lang w:val="en-US"/>
    </w:rPr>
  </w:style>
  <w:style w:type="paragraph" w:styleId="Besedilooblaka">
    <w:name w:val="Balloon Text"/>
    <w:basedOn w:val="Navaden"/>
    <w:link w:val="BesedilooblakaZnak"/>
    <w:rsid w:val="00646BC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46BC5"/>
    <w:rPr>
      <w:rFonts w:ascii="Tahoma" w:hAnsi="Tahoma" w:cs="Tahoma"/>
      <w:sz w:val="16"/>
      <w:szCs w:val="16"/>
      <w:lang w:val="en-US"/>
    </w:rPr>
  </w:style>
  <w:style w:type="character" w:customStyle="1" w:styleId="NogaZnak">
    <w:name w:val="Noga Znak"/>
    <w:link w:val="Noga"/>
    <w:uiPriority w:val="99"/>
    <w:rsid w:val="008D470E"/>
    <w:rPr>
      <w:sz w:val="24"/>
      <w:lang w:val="en-US"/>
    </w:rPr>
  </w:style>
  <w:style w:type="table" w:styleId="Tabelamrea">
    <w:name w:val="Table Grid"/>
    <w:basedOn w:val="Navadnatabela"/>
    <w:rsid w:val="00B91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9D2A79"/>
    <w:pPr>
      <w:ind w:left="720"/>
      <w:contextualSpacing/>
    </w:pPr>
  </w:style>
  <w:style w:type="character" w:styleId="SledenaHiperpovezava">
    <w:name w:val="FollowedHyperlink"/>
    <w:basedOn w:val="Privzetapisavaodstavka"/>
    <w:rsid w:val="00A96CCB"/>
    <w:rPr>
      <w:color w:val="954F72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rsid w:val="00A1464B"/>
    <w:rPr>
      <w:rFonts w:ascii="Arial" w:hAnsi="Arial" w:cs="Arial"/>
      <w:b/>
      <w:bCs/>
      <w:sz w:val="26"/>
      <w:szCs w:val="26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1F7FFE"/>
    <w:rPr>
      <w:color w:val="605E5C"/>
      <w:shd w:val="clear" w:color="auto" w:fill="E1DFDD"/>
    </w:rPr>
  </w:style>
  <w:style w:type="paragraph" w:customStyle="1" w:styleId="p">
    <w:name w:val="p"/>
    <w:basedOn w:val="Navaden"/>
    <w:rsid w:val="00AC1EF4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rsid w:val="00AC1EF4"/>
    <w:pPr>
      <w:pBdr>
        <w:top w:val="single" w:sz="4" w:space="1" w:color="auto" w:shadow="1"/>
        <w:left w:val="single" w:sz="4" w:space="4" w:color="auto" w:shadow="1"/>
        <w:bottom w:val="single" w:sz="4" w:space="0" w:color="auto" w:shadow="1"/>
        <w:right w:val="single" w:sz="4" w:space="4" w:color="auto" w:shadow="1"/>
      </w:pBdr>
      <w:shd w:val="clear" w:color="auto" w:fill="DEEAF6"/>
      <w:tabs>
        <w:tab w:val="right" w:leader="dot" w:pos="9061"/>
      </w:tabs>
      <w:jc w:val="center"/>
      <w:outlineLvl w:val="0"/>
    </w:pPr>
    <w:rPr>
      <w:rFonts w:ascii="Arial Narrow" w:hAnsi="Arial Narrow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lehnik.s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dlehnik.si" TargetMode="External"/><Relationship Id="rId1" Type="http://schemas.openxmlformats.org/officeDocument/2006/relationships/hyperlink" Target="mailto:obcina.podlehnik@podlehnik.si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EDLOGE\predloga2016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BC443-0045-4E0D-90A6-5816556D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predloga2016</Template>
  <TotalTime>15</TotalTime>
  <Pages>5</Pages>
  <Words>957</Words>
  <Characters>5459</Characters>
  <Application>Microsoft Office Word</Application>
  <DocSecurity>4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[št.zadeve]</vt:lpstr>
    </vt:vector>
  </TitlesOfParts>
  <Company/>
  <LinksUpToDate>false</LinksUpToDate>
  <CharactersWithSpaces>6404</CharactersWithSpaces>
  <SharedDoc>false</SharedDoc>
  <HLinks>
    <vt:vector size="6" baseType="variant">
      <vt:variant>
        <vt:i4>1703948</vt:i4>
      </vt:variant>
      <vt:variant>
        <vt:i4>3</vt:i4>
      </vt:variant>
      <vt:variant>
        <vt:i4>0</vt:i4>
      </vt:variant>
      <vt:variant>
        <vt:i4>5</vt:i4>
      </vt:variant>
      <vt:variant>
        <vt:lpwstr>http://www.trzic.si/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[št.zadeve]</dc:title>
  <dc:creator>Janja SVETINA</dc:creator>
  <dc:description>dd</dc:description>
  <cp:lastModifiedBy>Nina N.L.. Lozinšek</cp:lastModifiedBy>
  <cp:revision>2</cp:revision>
  <cp:lastPrinted>2026-03-19T07:03:00Z</cp:lastPrinted>
  <dcterms:created xsi:type="dcterms:W3CDTF">2026-03-30T11:38:00Z</dcterms:created>
  <dcterms:modified xsi:type="dcterms:W3CDTF">2026-03-30T11:38:00Z</dcterms:modified>
</cp:coreProperties>
</file>